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C374F" w14:textId="1554BC21" w:rsidR="00562F01" w:rsidRPr="00B266B0" w:rsidRDefault="00562F01" w:rsidP="00562F01">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62FE6" w:rsidRPr="00A62FE6">
        <w:rPr>
          <w:bCs/>
          <w:noProof w:val="0"/>
          <w:sz w:val="24"/>
          <w:szCs w:val="24"/>
        </w:rPr>
        <w:t>1907659</w:t>
      </w:r>
    </w:p>
    <w:p w14:paraId="576B1BF4" w14:textId="0C9EB241" w:rsidR="00562F01" w:rsidRPr="00465587" w:rsidRDefault="00562F01"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Pr>
          <w:rFonts w:eastAsia="SimSun"/>
          <w:i/>
          <w:noProof w:val="0"/>
          <w:sz w:val="24"/>
          <w:szCs w:val="24"/>
          <w:lang w:eastAsia="zh-CN"/>
        </w:rPr>
        <w:t>R2-1904866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2FA2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1CD7">
        <w:rPr>
          <w:rFonts w:cs="Arial"/>
          <w:b/>
          <w:bCs/>
          <w:sz w:val="24"/>
          <w:lang w:eastAsia="ja-JP"/>
        </w:rPr>
        <w:t>11</w:t>
      </w:r>
      <w:r>
        <w:rPr>
          <w:rFonts w:cs="Arial"/>
          <w:b/>
          <w:bCs/>
          <w:sz w:val="24"/>
          <w:lang w:eastAsia="ja-JP"/>
        </w:rPr>
        <w:t>.</w:t>
      </w:r>
      <w:r w:rsidR="004E1CD7">
        <w:rPr>
          <w:rFonts w:cs="Arial"/>
          <w:b/>
          <w:bCs/>
          <w:sz w:val="24"/>
          <w:lang w:eastAsia="ja-JP"/>
        </w:rPr>
        <w:t>8</w:t>
      </w:r>
      <w:r>
        <w:rPr>
          <w:rFonts w:cs="Arial"/>
          <w:b/>
          <w:bCs/>
          <w:sz w:val="24"/>
          <w:lang w:eastAsia="ja-JP"/>
        </w:rPr>
        <w:t>.</w:t>
      </w:r>
      <w:r w:rsidR="004E1CD7">
        <w:rPr>
          <w:rFonts w:cs="Arial"/>
          <w:b/>
          <w:bCs/>
          <w:sz w:val="24"/>
          <w:lang w:eastAsia="ja-JP"/>
        </w:rPr>
        <w:t>2</w:t>
      </w:r>
      <w:r w:rsidR="00A84BE5">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4B6B3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1CD7" w:rsidRPr="004E1CD7">
        <w:rPr>
          <w:rFonts w:ascii="Arial" w:hAnsi="Arial" w:cs="Arial"/>
          <w:b/>
          <w:bCs/>
          <w:sz w:val="24"/>
        </w:rPr>
        <w:t>Architecture impacts for UL-TDOA positioning</w:t>
      </w:r>
    </w:p>
    <w:p w14:paraId="1F147C23" w14:textId="7B5CE22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w:t>
      </w:r>
      <w:r w:rsidR="00DE5CA1">
        <w:rPr>
          <w:rFonts w:ascii="Arial" w:hAnsi="Arial" w:cs="Arial"/>
          <w:b/>
          <w:bCs/>
          <w:sz w:val="24"/>
        </w:rPr>
        <w:t>p</w:t>
      </w:r>
      <w:r w:rsidR="004E1CD7">
        <w:rPr>
          <w:rFonts w:ascii="Arial" w:hAnsi="Arial" w:cs="Arial"/>
          <w:b/>
          <w:bCs/>
          <w:sz w:val="24"/>
        </w:rPr>
        <w:t>os</w:t>
      </w:r>
      <w:proofErr w:type="spellEnd"/>
      <w:r w:rsidRPr="00112F1A">
        <w:rPr>
          <w:rFonts w:ascii="Arial" w:hAnsi="Arial" w:cs="Arial"/>
          <w:b/>
          <w:bCs/>
          <w:sz w:val="24"/>
        </w:rPr>
        <w:t xml:space="preserve">-Core </w:t>
      </w:r>
      <w:r>
        <w:rPr>
          <w:rFonts w:ascii="Arial" w:hAnsi="Arial" w:cs="Arial"/>
          <w:b/>
          <w:bCs/>
          <w:sz w:val="24"/>
        </w:rPr>
        <w:t>- Release 1</w:t>
      </w:r>
      <w:r w:rsidR="004E1CD7">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8F8BEF7" w:rsidR="00A209D6" w:rsidRPr="006E13D1" w:rsidRDefault="004E1CD7" w:rsidP="00A209D6">
      <w:r>
        <w:t>In this paper we analyse the impacts to RAN architecture for the support of UL-TDOA positioning in NR</w:t>
      </w:r>
      <w:r w:rsidR="00A209D6">
        <w:t>.</w:t>
      </w:r>
    </w:p>
    <w:p w14:paraId="2BBFF540" w14:textId="17D1C3ED" w:rsidR="00A209D6" w:rsidRPr="006E13D1" w:rsidRDefault="00A209D6" w:rsidP="00A209D6">
      <w:pPr>
        <w:pStyle w:val="Heading1"/>
      </w:pPr>
      <w:r w:rsidRPr="006E13D1">
        <w:t>2</w:t>
      </w:r>
      <w:r w:rsidRPr="006E13D1">
        <w:tab/>
      </w:r>
      <w:r w:rsidR="005310CA">
        <w:t>Background</w:t>
      </w:r>
    </w:p>
    <w:p w14:paraId="0353C283" w14:textId="5FC5F7FC" w:rsidR="00472AA2" w:rsidRDefault="00082F7E" w:rsidP="00A209D6">
      <w:r w:rsidRPr="00082F7E">
        <w:t xml:space="preserve">RAN1 </w:t>
      </w:r>
      <w:r>
        <w:t xml:space="preserve">completed the study on NR positioning </w:t>
      </w:r>
      <w:r w:rsidR="00610664">
        <w:fldChar w:fldCharType="begin"/>
      </w:r>
      <w:r w:rsidR="00610664">
        <w:instrText xml:space="preserve"> REF _Ref4694408 \r \h </w:instrText>
      </w:r>
      <w:r w:rsidR="00610664">
        <w:fldChar w:fldCharType="separate"/>
      </w:r>
      <w:r w:rsidR="00610664">
        <w:t>[1]</w:t>
      </w:r>
      <w:r w:rsidR="00610664">
        <w:fldChar w:fldCharType="end"/>
      </w:r>
      <w:r>
        <w:t xml:space="preserve"> in March 2019. Detailed evaluations of different positioning techniques and conclusions are documented in </w:t>
      </w:r>
      <w:r w:rsidR="00CF745A">
        <w:fldChar w:fldCharType="begin"/>
      </w:r>
      <w:r w:rsidR="00CF745A">
        <w:instrText xml:space="preserve"> REF _Ref4694501 \r \h </w:instrText>
      </w:r>
      <w:r w:rsidR="00CF745A">
        <w:fldChar w:fldCharType="separate"/>
      </w:r>
      <w:r w:rsidR="00CF745A">
        <w:t>[2]</w:t>
      </w:r>
      <w:r w:rsidR="00CF745A">
        <w:fldChar w:fldCharType="end"/>
      </w:r>
      <w:r>
        <w:t xml:space="preserve">. </w:t>
      </w:r>
      <w:r w:rsidR="00472AA2">
        <w:t>After</w:t>
      </w:r>
      <w:r>
        <w:t xml:space="preserve"> the conclusion of the study on NR positioning, a work item </w:t>
      </w:r>
      <w:r w:rsidR="00CF745A">
        <w:fldChar w:fldCharType="begin"/>
      </w:r>
      <w:r w:rsidR="00CF745A">
        <w:instrText xml:space="preserve"> REF _Ref4694629 \r \h </w:instrText>
      </w:r>
      <w:r w:rsidR="00CF745A">
        <w:fldChar w:fldCharType="separate"/>
      </w:r>
      <w:r w:rsidR="00CF745A">
        <w:t>[3]</w:t>
      </w:r>
      <w:r w:rsidR="00CF745A">
        <w:fldChar w:fldCharType="end"/>
      </w:r>
      <w:r w:rsidR="00472AA2">
        <w:t xml:space="preserve"> </w:t>
      </w:r>
      <w:r>
        <w:t>for Release 16 was also agreed in RAN#83</w:t>
      </w:r>
      <w:r w:rsidR="00472AA2">
        <w:t xml:space="preserve">. One of the positioning techniques studied is the UL-TDOA positioning. It was recommended by the study conclusions to proceed with the </w:t>
      </w:r>
      <w:r w:rsidR="00472AA2" w:rsidRPr="00472AA2">
        <w:t>defin</w:t>
      </w:r>
      <w:r w:rsidR="00472AA2">
        <w:t>ition of</w:t>
      </w:r>
      <w:r w:rsidR="00472AA2" w:rsidRPr="00472AA2">
        <w:t xml:space="preserve"> reference signals to be used for </w:t>
      </w:r>
      <w:proofErr w:type="spellStart"/>
      <w:r w:rsidR="00472AA2" w:rsidRPr="00472AA2">
        <w:t>gNB</w:t>
      </w:r>
      <w:proofErr w:type="spellEnd"/>
      <w:r w:rsidR="00472AA2" w:rsidRPr="00472AA2">
        <w:t xml:space="preserve"> measurements to facilitate support </w:t>
      </w:r>
      <w:r w:rsidR="00CF745A">
        <w:t xml:space="preserve">of </w:t>
      </w:r>
      <w:r w:rsidR="00472AA2" w:rsidRPr="00472AA2">
        <w:t xml:space="preserve">UL-TDOA positioning </w:t>
      </w:r>
      <w:r w:rsidR="0045390D">
        <w:t xml:space="preserve">and </w:t>
      </w:r>
      <w:r w:rsidR="00F20768">
        <w:t xml:space="preserve">the </w:t>
      </w:r>
      <w:r w:rsidR="0045390D" w:rsidRPr="0045390D">
        <w:t xml:space="preserve">UL RTOA measurement was identified as necessary for </w:t>
      </w:r>
      <w:r w:rsidR="0045390D" w:rsidRPr="00472AA2">
        <w:t xml:space="preserve">UL-TDOA positioning </w:t>
      </w:r>
      <w:r w:rsidR="0045390D" w:rsidRPr="0045390D">
        <w:t xml:space="preserve">and </w:t>
      </w:r>
      <w:r w:rsidR="00CF745A">
        <w:t xml:space="preserve">was </w:t>
      </w:r>
      <w:r w:rsidR="00F20768">
        <w:t xml:space="preserve">also </w:t>
      </w:r>
      <w:r w:rsidR="0045390D" w:rsidRPr="0045390D">
        <w:t>recommended to be specified</w:t>
      </w:r>
      <w:r w:rsidR="0045390D">
        <w:t>.</w:t>
      </w:r>
    </w:p>
    <w:p w14:paraId="108FB0BC" w14:textId="67E04199" w:rsidR="00A9702B" w:rsidRDefault="00A9702B" w:rsidP="00A209D6">
      <w:r>
        <w:t>The following are objectives of the work item on NR positioning support</w:t>
      </w:r>
      <w:r w:rsidR="005460C8">
        <w:t xml:space="preserve"> </w:t>
      </w:r>
      <w:r w:rsidR="005460C8">
        <w:fldChar w:fldCharType="begin"/>
      </w:r>
      <w:r w:rsidR="005460C8">
        <w:instrText xml:space="preserve"> REF _Ref4694629 \r \h </w:instrText>
      </w:r>
      <w:r w:rsidR="005460C8">
        <w:fldChar w:fldCharType="separate"/>
      </w:r>
      <w:r w:rsidR="005460C8">
        <w:t>[3]</w:t>
      </w:r>
      <w:r w:rsidR="005460C8">
        <w:fldChar w:fldCharType="end"/>
      </w:r>
      <w:r>
        <w:t>:</w:t>
      </w:r>
    </w:p>
    <w:tbl>
      <w:tblPr>
        <w:tblStyle w:val="TableGrid"/>
        <w:tblW w:w="0" w:type="auto"/>
        <w:tblLook w:val="04A0" w:firstRow="1" w:lastRow="0" w:firstColumn="1" w:lastColumn="0" w:noHBand="0" w:noVBand="1"/>
      </w:tblPr>
      <w:tblGrid>
        <w:gridCol w:w="9631"/>
      </w:tblGrid>
      <w:tr w:rsidR="00E64D75" w14:paraId="74BE5996" w14:textId="77777777" w:rsidTr="00E64D75">
        <w:tc>
          <w:tcPr>
            <w:tcW w:w="9631" w:type="dxa"/>
          </w:tcPr>
          <w:p w14:paraId="653F80A6" w14:textId="77777777" w:rsidR="00E64D75" w:rsidRPr="00A9702B" w:rsidRDefault="00E64D75" w:rsidP="00E64D75">
            <w:pPr>
              <w:autoSpaceDN w:val="0"/>
              <w:spacing w:before="120" w:after="0" w:line="280" w:lineRule="atLeast"/>
              <w:contextualSpacing/>
              <w:jc w:val="both"/>
              <w:rPr>
                <w:u w:val="single"/>
                <w:lang w:eastAsia="x-none"/>
              </w:rPr>
            </w:pPr>
            <w:r w:rsidRPr="00A9702B">
              <w:rPr>
                <w:u w:val="single"/>
                <w:lang w:val="en-US" w:eastAsia="ko-KR"/>
              </w:rPr>
              <w:t>RAN1 centric objectives</w:t>
            </w:r>
          </w:p>
          <w:p w14:paraId="50375DF5" w14:textId="77777777" w:rsidR="00E64D75" w:rsidRPr="00A9702B"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A9702B">
              <w:rPr>
                <w:rFonts w:eastAsia="SimSun"/>
                <w:lang w:val="en-US" w:eastAsia="zh-CN"/>
              </w:rPr>
              <w:t>Specify NR DL and UL reference signals to facilitate support of NR positioning techniques (DL-TDOA, DL-</w:t>
            </w:r>
            <w:proofErr w:type="spellStart"/>
            <w:r w:rsidRPr="00A9702B">
              <w:rPr>
                <w:rFonts w:eastAsia="SimSun"/>
                <w:lang w:val="en-US" w:eastAsia="zh-CN"/>
              </w:rPr>
              <w:t>AoD</w:t>
            </w:r>
            <w:proofErr w:type="spellEnd"/>
            <w:r w:rsidRPr="00A9702B">
              <w:rPr>
                <w:rFonts w:eastAsia="SimSun"/>
                <w:lang w:val="en-US" w:eastAsia="zh-CN"/>
              </w:rPr>
              <w:t xml:space="preserve">, </w:t>
            </w:r>
            <w:r w:rsidRPr="00A9702B">
              <w:rPr>
                <w:rFonts w:eastAsia="SimSun"/>
                <w:highlight w:val="yellow"/>
                <w:lang w:val="en-US" w:eastAsia="zh-CN"/>
              </w:rPr>
              <w:t>UL-TDOA</w:t>
            </w:r>
            <w:r w:rsidRPr="00A9702B">
              <w:rPr>
                <w:rFonts w:eastAsia="SimSun"/>
                <w:lang w:val="en-US" w:eastAsia="zh-CN"/>
              </w:rPr>
              <w:t>, UL-</w:t>
            </w:r>
            <w:proofErr w:type="spellStart"/>
            <w:r w:rsidRPr="00A9702B">
              <w:rPr>
                <w:rFonts w:eastAsia="SimSun"/>
                <w:lang w:val="en-US" w:eastAsia="zh-CN"/>
              </w:rPr>
              <w:t>AoA</w:t>
            </w:r>
            <w:proofErr w:type="spellEnd"/>
            <w:r w:rsidRPr="00A9702B">
              <w:rPr>
                <w:rFonts w:eastAsia="SimSun"/>
                <w:lang w:val="en-US" w:eastAsia="zh-CN"/>
              </w:rPr>
              <w:t>, multi-cell RTT and E-CID) [RAN1]</w:t>
            </w:r>
          </w:p>
          <w:p w14:paraId="771C714B"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 xml:space="preserve">Support </w:t>
            </w:r>
            <w:r w:rsidRPr="00A9702B">
              <w:rPr>
                <w:rFonts w:eastAsia="SimSun" w:hint="eastAsia"/>
                <w:lang w:val="en-US" w:eastAsia="zh-CN"/>
              </w:rPr>
              <w:t>E-CID downlink measurements based on at</w:t>
            </w:r>
            <w:r w:rsidRPr="00A9702B">
              <w:rPr>
                <w:rFonts w:eastAsia="SimSun"/>
                <w:lang w:val="en-US" w:eastAsia="zh-CN"/>
              </w:rPr>
              <w:t xml:space="preserve"> </w:t>
            </w:r>
            <w:r w:rsidRPr="00A9702B">
              <w:rPr>
                <w:rFonts w:eastAsia="SimSun" w:hint="eastAsia"/>
                <w:lang w:val="en-US" w:eastAsia="zh-CN"/>
              </w:rPr>
              <w:t>least RRM measurements defined in NR Rel. 15</w:t>
            </w:r>
          </w:p>
          <w:p w14:paraId="19333CAA"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Identify whether and which Rel-15 NR reference signals can be used for different NR positioning techniques</w:t>
            </w:r>
          </w:p>
          <w:p w14:paraId="5DAB0752"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Define new DL positioning reference signals applicable at least for DL-TDOA, DL-</w:t>
            </w:r>
            <w:proofErr w:type="spellStart"/>
            <w:r w:rsidRPr="00A9702B">
              <w:rPr>
                <w:rFonts w:eastAsia="SimSun"/>
                <w:lang w:val="en-US" w:eastAsia="zh-CN"/>
              </w:rPr>
              <w:t>AoD</w:t>
            </w:r>
            <w:proofErr w:type="spellEnd"/>
            <w:r w:rsidRPr="00A9702B">
              <w:rPr>
                <w:rFonts w:eastAsia="SimSun"/>
                <w:lang w:val="en-US" w:eastAsia="zh-CN"/>
              </w:rPr>
              <w:t>, RTT</w:t>
            </w:r>
          </w:p>
          <w:p w14:paraId="0544AC29"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highlight w:val="yellow"/>
                <w:lang w:val="en-US" w:eastAsia="zh-CN"/>
              </w:rPr>
              <w:t>Define UL SRS with possible enhancements for positioning which is applicable at least for</w:t>
            </w:r>
            <w:r w:rsidRPr="00A9702B">
              <w:rPr>
                <w:rFonts w:eastAsia="SimSun"/>
                <w:lang w:val="en-US" w:eastAsia="zh-CN"/>
              </w:rPr>
              <w:t xml:space="preserve"> RTT, </w:t>
            </w:r>
            <w:r w:rsidRPr="00A9702B">
              <w:rPr>
                <w:rFonts w:eastAsia="SimSun"/>
                <w:highlight w:val="yellow"/>
                <w:lang w:val="en-US" w:eastAsia="zh-CN"/>
              </w:rPr>
              <w:t>UL-TDOA</w:t>
            </w:r>
            <w:r w:rsidRPr="00A9702B">
              <w:rPr>
                <w:rFonts w:eastAsia="SimSun"/>
                <w:lang w:val="en-US" w:eastAsia="zh-CN"/>
              </w:rPr>
              <w:t>, UL-</w:t>
            </w:r>
            <w:proofErr w:type="spellStart"/>
            <w:r w:rsidRPr="00A9702B">
              <w:rPr>
                <w:rFonts w:eastAsia="SimSun"/>
                <w:lang w:val="en-US" w:eastAsia="zh-CN"/>
              </w:rPr>
              <w:t>AoA</w:t>
            </w:r>
            <w:proofErr w:type="spellEnd"/>
          </w:p>
          <w:p w14:paraId="368D4C6E"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Pr>
                <w:rFonts w:eastAsia="SimSun"/>
                <w:lang w:val="en-US" w:eastAsia="zh-CN"/>
              </w:rPr>
              <w:t>&lt;…&gt;</w:t>
            </w:r>
          </w:p>
          <w:p w14:paraId="65B9DFE4" w14:textId="77777777" w:rsidR="00E64D75" w:rsidRPr="00A9702B"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A9702B">
              <w:rPr>
                <w:rFonts w:eastAsia="SimSun"/>
                <w:lang w:val="en-US" w:eastAsia="zh-CN"/>
              </w:rPr>
              <w:t xml:space="preserve">Define </w:t>
            </w:r>
            <w:proofErr w:type="spellStart"/>
            <w:r w:rsidRPr="00A9702B">
              <w:rPr>
                <w:rFonts w:eastAsia="SimSun"/>
                <w:lang w:val="en-US" w:eastAsia="zh-CN"/>
              </w:rPr>
              <w:t>gNB</w:t>
            </w:r>
            <w:proofErr w:type="spellEnd"/>
            <w:r w:rsidRPr="00A9702B">
              <w:rPr>
                <w:rFonts w:eastAsia="SimSun"/>
                <w:lang w:val="en-US" w:eastAsia="zh-CN"/>
              </w:rPr>
              <w:t xml:space="preserve"> measurements based on UL reference signals applicable for NR positioning. The following </w:t>
            </w:r>
            <w:proofErr w:type="spellStart"/>
            <w:r w:rsidRPr="00A9702B">
              <w:rPr>
                <w:rFonts w:eastAsia="SimSun"/>
                <w:lang w:val="en-US" w:eastAsia="zh-CN"/>
              </w:rPr>
              <w:t>gNB</w:t>
            </w:r>
            <w:proofErr w:type="spellEnd"/>
            <w:r w:rsidRPr="00A9702B">
              <w:rPr>
                <w:rFonts w:eastAsia="SimSun"/>
                <w:lang w:val="en-US" w:eastAsia="zh-CN"/>
              </w:rPr>
              <w:t xml:space="preserve"> measurements are specified [RAN1]:</w:t>
            </w:r>
          </w:p>
          <w:p w14:paraId="26CF160E"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highlight w:val="yellow"/>
                <w:lang w:val="en-US" w:eastAsia="zh-CN"/>
              </w:rPr>
            </w:pPr>
            <w:r w:rsidRPr="00A9702B">
              <w:rPr>
                <w:rFonts w:eastAsia="SimSun"/>
                <w:highlight w:val="yellow"/>
                <w:lang w:val="en-US" w:eastAsia="zh-CN"/>
              </w:rPr>
              <w:t>UL RTOA (relative time of arrival) measurements for NR positioning</w:t>
            </w:r>
          </w:p>
          <w:p w14:paraId="718DE3F6"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UL Angle of Arrival (</w:t>
            </w:r>
            <w:proofErr w:type="spellStart"/>
            <w:r w:rsidRPr="00A9702B">
              <w:rPr>
                <w:rFonts w:eastAsia="SimSun"/>
                <w:lang w:val="en-US" w:eastAsia="zh-CN"/>
              </w:rPr>
              <w:t>AoA</w:t>
            </w:r>
            <w:proofErr w:type="spellEnd"/>
            <w:r w:rsidRPr="00A9702B">
              <w:rPr>
                <w:rFonts w:eastAsia="SimSun"/>
                <w:lang w:val="en-US" w:eastAsia="zh-CN"/>
              </w:rPr>
              <w:t>) measurements (including Azimuth and Zenith Angles) for NR positioning</w:t>
            </w:r>
          </w:p>
          <w:p w14:paraId="6B6F3C24"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UL RSRP (reference signal received power) measurements for NR positioning</w:t>
            </w:r>
          </w:p>
          <w:p w14:paraId="256320F3"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proofErr w:type="spellStart"/>
            <w:r w:rsidRPr="00A9702B">
              <w:rPr>
                <w:rFonts w:eastAsia="SimSun"/>
                <w:lang w:val="en-US" w:eastAsia="zh-CN"/>
              </w:rPr>
              <w:t>gNB</w:t>
            </w:r>
            <w:proofErr w:type="spellEnd"/>
            <w:r w:rsidRPr="00A9702B">
              <w:rPr>
                <w:rFonts w:eastAsia="SimSun"/>
                <w:lang w:val="en-US" w:eastAsia="zh-CN"/>
              </w:rPr>
              <w:t xml:space="preserve"> RX-TX time difference measurements for NR positioning</w:t>
            </w:r>
          </w:p>
          <w:p w14:paraId="66F3C518" w14:textId="77777777" w:rsidR="00E64D75" w:rsidRDefault="00E64D75" w:rsidP="00E64D75">
            <w:r>
              <w:t>&lt;…&gt;</w:t>
            </w:r>
          </w:p>
          <w:p w14:paraId="30DD1A1D" w14:textId="77777777" w:rsidR="00E64D75" w:rsidRPr="00816823" w:rsidRDefault="00E64D75" w:rsidP="00E64D75">
            <w:pPr>
              <w:autoSpaceDN w:val="0"/>
              <w:spacing w:before="120" w:after="0" w:line="280" w:lineRule="atLeast"/>
              <w:contextualSpacing/>
              <w:jc w:val="both"/>
              <w:rPr>
                <w:u w:val="single"/>
                <w:lang w:val="en-US" w:eastAsia="ko-KR"/>
              </w:rPr>
            </w:pPr>
            <w:r w:rsidRPr="00816823">
              <w:rPr>
                <w:u w:val="single"/>
                <w:lang w:val="en-US" w:eastAsia="ko-KR"/>
              </w:rPr>
              <w:t>RAN2 + RAN3 centric objectives</w:t>
            </w:r>
          </w:p>
          <w:p w14:paraId="2D3F8FB2" w14:textId="77777777" w:rsidR="00E64D75" w:rsidRPr="00816823"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816823">
              <w:rPr>
                <w:rFonts w:eastAsia="SimSun"/>
                <w:highlight w:val="yellow"/>
                <w:lang w:val="en-US" w:eastAsia="zh-CN"/>
              </w:rPr>
              <w:t>Resolve open aspects on architecture</w:t>
            </w:r>
            <w:r w:rsidRPr="00816823">
              <w:rPr>
                <w:rFonts w:eastAsia="SimSun"/>
                <w:lang w:val="en-US" w:eastAsia="zh-CN"/>
              </w:rPr>
              <w:t xml:space="preserve"> and proceed with normative work for the following items [RAN2/RAN3]:</w:t>
            </w:r>
          </w:p>
          <w:p w14:paraId="7A786C3D" w14:textId="77777777" w:rsidR="00E64D75" w:rsidRPr="00816823" w:rsidRDefault="00E64D75" w:rsidP="00E64D75">
            <w:pPr>
              <w:numPr>
                <w:ilvl w:val="1"/>
                <w:numId w:val="8"/>
              </w:numPr>
              <w:overflowPunct w:val="0"/>
              <w:autoSpaceDE w:val="0"/>
              <w:autoSpaceDN w:val="0"/>
              <w:adjustRightInd w:val="0"/>
              <w:spacing w:before="60" w:after="60"/>
              <w:jc w:val="both"/>
              <w:textAlignment w:val="baseline"/>
              <w:rPr>
                <w:rFonts w:eastAsia="SimSun"/>
                <w:highlight w:val="yellow"/>
                <w:lang w:val="en-US" w:eastAsia="zh-CN"/>
              </w:rPr>
            </w:pPr>
            <w:r w:rsidRPr="00816823">
              <w:rPr>
                <w:rFonts w:eastAsia="SimSun"/>
                <w:highlight w:val="yellow"/>
                <w:lang w:val="en-US" w:eastAsia="zh-CN"/>
              </w:rPr>
              <w:t xml:space="preserve">Location of the transmission measurement function </w:t>
            </w:r>
          </w:p>
          <w:p w14:paraId="23AB112B" w14:textId="77777777" w:rsidR="00E64D75" w:rsidRDefault="00E64D75" w:rsidP="00A209D6"/>
        </w:tc>
      </w:tr>
    </w:tbl>
    <w:p w14:paraId="5B2E37A5" w14:textId="77777777" w:rsidR="00816823" w:rsidRDefault="00816823" w:rsidP="00A209D6"/>
    <w:p w14:paraId="766D6D29" w14:textId="3716439B" w:rsidR="00A209D6" w:rsidRPr="006E13D1" w:rsidRDefault="00A209D6" w:rsidP="00A209D6">
      <w:pPr>
        <w:pStyle w:val="Heading1"/>
      </w:pPr>
      <w:r w:rsidRPr="006E13D1">
        <w:lastRenderedPageBreak/>
        <w:t>3</w:t>
      </w:r>
      <w:r w:rsidRPr="006E13D1">
        <w:tab/>
      </w:r>
      <w:r w:rsidR="004B514B">
        <w:t>Discussion</w:t>
      </w:r>
    </w:p>
    <w:p w14:paraId="5F01C058" w14:textId="5910D06A" w:rsidR="00A209D6" w:rsidRPr="006E13D1" w:rsidRDefault="00A209D6" w:rsidP="00A209D6">
      <w:pPr>
        <w:pStyle w:val="Heading2"/>
      </w:pPr>
      <w:r w:rsidRPr="006E13D1">
        <w:t>3.1</w:t>
      </w:r>
      <w:r w:rsidRPr="006E13D1">
        <w:tab/>
      </w:r>
      <w:r w:rsidR="004D53AC" w:rsidRPr="004D53AC">
        <w:t>An overview of UTDOA in LTE</w:t>
      </w:r>
    </w:p>
    <w:p w14:paraId="4D3962C7" w14:textId="77777777" w:rsidR="004D53AC" w:rsidRDefault="004D53AC" w:rsidP="004D53AC">
      <w:r>
        <w:t xml:space="preserve">In LTE UTDOA is supported as one of the uplink positioning method. </w:t>
      </w:r>
      <w:r w:rsidRPr="00F23394">
        <w:t xml:space="preserve">The UTDOA positioning method makes use of the measured timing at multiple </w:t>
      </w:r>
      <w:r>
        <w:t>Location Measurement Units (</w:t>
      </w:r>
      <w:r w:rsidRPr="00F23394">
        <w:t>LMU</w:t>
      </w:r>
      <w:r>
        <w:t>)</w:t>
      </w:r>
      <w:r w:rsidRPr="00F23394">
        <w:t xml:space="preserve"> of uplink signals transmitted from UE. The LMU measures the timing of the received signals using assistance data received from the positioning server, and the resulting measurements are used to estimate the location of the UE.</w:t>
      </w:r>
      <w:r>
        <w:t xml:space="preserve"> The LMU is part of the LTE UE positioning reference architecture where both standalone LMU and LMU integrated in </w:t>
      </w:r>
      <w:proofErr w:type="spellStart"/>
      <w:r>
        <w:t>eNB</w:t>
      </w:r>
      <w:proofErr w:type="spellEnd"/>
      <w:r>
        <w:t xml:space="preserve"> are supported.</w:t>
      </w:r>
    </w:p>
    <w:p w14:paraId="2D8F5CC3" w14:textId="77777777" w:rsidR="004D53AC" w:rsidRDefault="004D53AC" w:rsidP="004D53AC">
      <w:pPr>
        <w:pStyle w:val="TAH"/>
      </w:pPr>
      <w:r>
        <w:t xml:space="preserve">Figure 1: </w:t>
      </w:r>
      <w:r w:rsidRPr="00C31163">
        <w:t>UE Positioning Architecture applicable to E-UTRAN</w:t>
      </w:r>
    </w:p>
    <w:p w14:paraId="6FE670F7" w14:textId="77777777" w:rsidR="004D53AC" w:rsidRDefault="004D53AC" w:rsidP="004D53AC">
      <w:r w:rsidRPr="007D3743">
        <w:object w:dxaOrig="11580" w:dyaOrig="5973" w14:anchorId="161C0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199.5pt" o:ole="">
            <v:imagedata r:id="rId12" o:title=""/>
          </v:shape>
          <o:OLEObject Type="Embed" ProgID="Visio.Drawing.11" ShapeID="_x0000_i1025" DrawAspect="Content" ObjectID="_1618333238" r:id="rId13"/>
        </w:object>
      </w:r>
    </w:p>
    <w:p w14:paraId="7688A28C" w14:textId="5407C281" w:rsidR="004D53AC" w:rsidRDefault="004D53AC" w:rsidP="004D53AC">
      <w:r>
        <w:t xml:space="preserve">An E-SMLC can interact with the Serving </w:t>
      </w:r>
      <w:proofErr w:type="spellStart"/>
      <w:r>
        <w:t>eNodeB</w:t>
      </w:r>
      <w:proofErr w:type="spellEnd"/>
      <w:r>
        <w:t xml:space="preserve"> </w:t>
      </w:r>
      <w:r w:rsidR="00562F01">
        <w:t>of</w:t>
      </w:r>
      <w:r>
        <w:t xml:space="preserve"> the UE </w:t>
      </w:r>
      <w:proofErr w:type="gramStart"/>
      <w:r>
        <w:t>in order to</w:t>
      </w:r>
      <w:proofErr w:type="gramEnd"/>
      <w:r>
        <w:t xml:space="preserve"> retrieve target UE’s configuration information (configuration information about uplink SRS reference signal transmitted by the UE) to support the uplink positioning method. The configuration information may include information required by the LMUs to obtain uplink time measurements. The E-SMLC can indicate to the serving </w:t>
      </w:r>
      <w:proofErr w:type="spellStart"/>
      <w:r>
        <w:t>eNodeB</w:t>
      </w:r>
      <w:proofErr w:type="spellEnd"/>
      <w:r>
        <w:t xml:space="preserve"> the need to direct the UE to transmit SRS signals for uplink positioning. If the requested resources are not available, the </w:t>
      </w:r>
      <w:proofErr w:type="spellStart"/>
      <w:r>
        <w:t>eNB</w:t>
      </w:r>
      <w:proofErr w:type="spellEnd"/>
      <w:r>
        <w:t xml:space="preserve"> may assign other resources (or no resources e.g. if none are available) and report the resource allocation to the E-SMLC.</w:t>
      </w:r>
    </w:p>
    <w:p w14:paraId="72D0C792" w14:textId="7635960E" w:rsidR="004D53AC" w:rsidRDefault="004D53AC" w:rsidP="004D53AC">
      <w:r w:rsidRPr="00C53F3E">
        <w:t xml:space="preserve">The E-SMLC will select </w:t>
      </w:r>
      <w:r>
        <w:t>multiple</w:t>
      </w:r>
      <w:r w:rsidR="00562F01">
        <w:t xml:space="preserve"> LMUs</w:t>
      </w:r>
      <w:r>
        <w:t xml:space="preserve"> i.e. </w:t>
      </w:r>
      <w:r w:rsidRPr="00C53F3E">
        <w:t>a set of LMUs to be used for the UTDOA positioning. The E-SMLC interacts with the selected LMUs to request timing measurements</w:t>
      </w:r>
      <w:r>
        <w:t xml:space="preserve"> (UL RTOA measurements).</w:t>
      </w:r>
    </w:p>
    <w:p w14:paraId="4E852FD6" w14:textId="173B70E8" w:rsidR="004D53AC" w:rsidRDefault="004D53AC" w:rsidP="004D53AC">
      <w:r>
        <w:t xml:space="preserve">Signalling between E-SMLC and LMU takes place over </w:t>
      </w:r>
      <w:proofErr w:type="spellStart"/>
      <w:r>
        <w:t>SLm</w:t>
      </w:r>
      <w:proofErr w:type="spellEnd"/>
      <w:r>
        <w:t xml:space="preserve"> interface and uses the </w:t>
      </w:r>
      <w:proofErr w:type="spellStart"/>
      <w:r>
        <w:t>SLmAP</w:t>
      </w:r>
      <w:proofErr w:type="spellEnd"/>
      <w:r>
        <w:t xml:space="preserve"> protocol that is terminated in LMU and E-SMLC. Additional details on </w:t>
      </w:r>
      <w:proofErr w:type="spellStart"/>
      <w:r>
        <w:t>SLmAP</w:t>
      </w:r>
      <w:proofErr w:type="spellEnd"/>
      <w:r>
        <w:t xml:space="preserve"> can be found in Section 6.7 and Section 7.4 in TS 36.305</w:t>
      </w:r>
      <w:r w:rsidR="005460C8">
        <w:t xml:space="preserve"> </w:t>
      </w:r>
      <w:r w:rsidR="005460C8">
        <w:fldChar w:fldCharType="begin"/>
      </w:r>
      <w:r w:rsidR="005460C8">
        <w:instrText xml:space="preserve"> REF _Ref4694847 \r \h </w:instrText>
      </w:r>
      <w:r w:rsidR="005460C8">
        <w:fldChar w:fldCharType="separate"/>
      </w:r>
      <w:r w:rsidR="005460C8">
        <w:t>[4]</w:t>
      </w:r>
      <w:r w:rsidR="005460C8">
        <w:fldChar w:fldCharType="end"/>
      </w:r>
      <w:r>
        <w:t xml:space="preserve">. For detailed call flows, information transferred between </w:t>
      </w:r>
      <w:proofErr w:type="spellStart"/>
      <w:r>
        <w:t>eNB</w:t>
      </w:r>
      <w:proofErr w:type="spellEnd"/>
      <w:r>
        <w:t xml:space="preserve"> and E-SMLC and between E-SMLC and LMU, please see Section 8.5 in TS 36.305</w:t>
      </w:r>
      <w:r w:rsidR="005460C8">
        <w:t xml:space="preserve"> </w:t>
      </w:r>
      <w:r w:rsidR="005460C8">
        <w:fldChar w:fldCharType="begin"/>
      </w:r>
      <w:r w:rsidR="005460C8">
        <w:instrText xml:space="preserve"> REF _Ref4694847 \r \h </w:instrText>
      </w:r>
      <w:r w:rsidR="005460C8">
        <w:fldChar w:fldCharType="separate"/>
      </w:r>
      <w:r w:rsidR="005460C8">
        <w:t>[4]</w:t>
      </w:r>
      <w:r w:rsidR="005460C8">
        <w:fldChar w:fldCharType="end"/>
      </w:r>
      <w:r>
        <w:t>.</w:t>
      </w:r>
    </w:p>
    <w:p w14:paraId="6689120F" w14:textId="77777777" w:rsidR="004D53AC" w:rsidRDefault="004D53AC" w:rsidP="004D53AC">
      <w:r>
        <w:t>In summary:</w:t>
      </w:r>
    </w:p>
    <w:p w14:paraId="3386CA2D" w14:textId="77777777" w:rsidR="004D53AC" w:rsidRDefault="004D53AC" w:rsidP="004D53AC">
      <w:pPr>
        <w:pStyle w:val="B1"/>
        <w:numPr>
          <w:ilvl w:val="0"/>
          <w:numId w:val="9"/>
        </w:numPr>
      </w:pPr>
      <w:r>
        <w:t xml:space="preserve">The positioning server needs to communicate with the serving </w:t>
      </w:r>
      <w:proofErr w:type="spellStart"/>
      <w:r>
        <w:t>eNB</w:t>
      </w:r>
      <w:proofErr w:type="spellEnd"/>
      <w:r>
        <w:t xml:space="preserve"> of a target UE to be positioned to get the SRS configuration that the </w:t>
      </w:r>
      <w:proofErr w:type="spellStart"/>
      <w:r>
        <w:t>eNB</w:t>
      </w:r>
      <w:proofErr w:type="spellEnd"/>
      <w:r>
        <w:t xml:space="preserve"> provides to the UE</w:t>
      </w:r>
    </w:p>
    <w:p w14:paraId="5506FC6F" w14:textId="77777777" w:rsidR="004D53AC" w:rsidRDefault="004D53AC" w:rsidP="004D53AC">
      <w:pPr>
        <w:pStyle w:val="B1"/>
        <w:numPr>
          <w:ilvl w:val="0"/>
          <w:numId w:val="9"/>
        </w:numPr>
      </w:pPr>
      <w:r>
        <w:t>The positioning server is a central entity that selects and interacts with multiple LMUs</w:t>
      </w:r>
    </w:p>
    <w:p w14:paraId="080F113C" w14:textId="77777777" w:rsidR="004D53AC" w:rsidRDefault="004D53AC" w:rsidP="004D53AC">
      <w:pPr>
        <w:pStyle w:val="B1"/>
        <w:numPr>
          <w:ilvl w:val="0"/>
          <w:numId w:val="9"/>
        </w:numPr>
      </w:pPr>
      <w:r>
        <w:t xml:space="preserve">A central </w:t>
      </w:r>
      <w:bookmarkStart w:id="1" w:name="_Hlk898298"/>
      <w:r>
        <w:t xml:space="preserve">entity like the positioning server </w:t>
      </w:r>
      <w:bookmarkEnd w:id="1"/>
      <w:r>
        <w:t>is required so that the SRS configuration for a target UE needs distribution to multiple LMUs</w:t>
      </w:r>
    </w:p>
    <w:p w14:paraId="4514D548" w14:textId="77777777" w:rsidR="004D53AC" w:rsidRDefault="004D53AC" w:rsidP="004D53AC">
      <w:pPr>
        <w:pStyle w:val="B1"/>
        <w:numPr>
          <w:ilvl w:val="0"/>
          <w:numId w:val="9"/>
        </w:numPr>
      </w:pPr>
      <w:r>
        <w:t>A central entity like the positioning server is needed also to gather the measurements (RTOA) from multiple LMUs for estimating the position of the target UE</w:t>
      </w:r>
    </w:p>
    <w:p w14:paraId="613CD2F3" w14:textId="0D2B5E45" w:rsidR="00A209D6" w:rsidRDefault="004D53AC" w:rsidP="00A209D6">
      <w:pPr>
        <w:pStyle w:val="B1"/>
        <w:numPr>
          <w:ilvl w:val="0"/>
          <w:numId w:val="9"/>
        </w:numPr>
      </w:pPr>
      <w:r>
        <w:t>The positioning server is also responsible to update the LMUs if there are any changes to the SRS configuration for the target UE</w:t>
      </w:r>
    </w:p>
    <w:p w14:paraId="7098F90D" w14:textId="173CCD86" w:rsidR="00A209D6" w:rsidRPr="006E13D1" w:rsidRDefault="00A209D6" w:rsidP="00A209D6">
      <w:pPr>
        <w:pStyle w:val="Heading2"/>
      </w:pPr>
      <w:r w:rsidRPr="006E13D1">
        <w:lastRenderedPageBreak/>
        <w:t>3.2</w:t>
      </w:r>
      <w:r w:rsidRPr="006E13D1">
        <w:tab/>
      </w:r>
      <w:r w:rsidR="00F35D5B">
        <w:t xml:space="preserve">Issues for discussion for the support of </w:t>
      </w:r>
      <w:r w:rsidR="00976C7D" w:rsidRPr="00976C7D">
        <w:t>U</w:t>
      </w:r>
      <w:r w:rsidR="00F35D5B">
        <w:t>L-</w:t>
      </w:r>
      <w:r w:rsidR="00976C7D" w:rsidRPr="00976C7D">
        <w:t>TDOA positioning</w:t>
      </w:r>
    </w:p>
    <w:p w14:paraId="3D371A57" w14:textId="598387FD" w:rsidR="00F35D5B" w:rsidRDefault="00F35D5B" w:rsidP="00F35D5B">
      <w:r>
        <w:t xml:space="preserve">The following </w:t>
      </w:r>
      <w:r w:rsidR="00B06F7E">
        <w:t xml:space="preserve">is a list of </w:t>
      </w:r>
      <w:r>
        <w:t>issues</w:t>
      </w:r>
      <w:r w:rsidR="00B06F7E">
        <w:t>, but not limited to it,</w:t>
      </w:r>
      <w:r>
        <w:t xml:space="preserve"> </w:t>
      </w:r>
      <w:r w:rsidR="00751DD5">
        <w:t xml:space="preserve">that </w:t>
      </w:r>
      <w:r>
        <w:t>need</w:t>
      </w:r>
      <w:r w:rsidR="00751DD5">
        <w:t>s to be</w:t>
      </w:r>
      <w:r>
        <w:t xml:space="preserve"> discuss</w:t>
      </w:r>
      <w:r w:rsidR="00751DD5">
        <w:t>ed</w:t>
      </w:r>
      <w:r>
        <w:t xml:space="preserve"> in RAN2</w:t>
      </w:r>
      <w:r w:rsidR="00751DD5">
        <w:t xml:space="preserve"> and decided in coordination with </w:t>
      </w:r>
      <w:r w:rsidR="00B06F7E">
        <w:t xml:space="preserve">RAN1 and </w:t>
      </w:r>
      <w:r w:rsidR="00751DD5">
        <w:t>RAN3:</w:t>
      </w:r>
    </w:p>
    <w:p w14:paraId="05FA402B" w14:textId="3CC9906C" w:rsidR="00F35D5B" w:rsidRDefault="00F35D5B" w:rsidP="00F35D5B">
      <w:pPr>
        <w:pStyle w:val="B1"/>
        <w:numPr>
          <w:ilvl w:val="0"/>
          <w:numId w:val="9"/>
        </w:numPr>
      </w:pPr>
      <w:r>
        <w:t xml:space="preserve">Do we need LMU to perform UL RTOA measurements in NR or can this measurement be considered as a </w:t>
      </w:r>
      <w:proofErr w:type="spellStart"/>
      <w:r>
        <w:t>gNB</w:t>
      </w:r>
      <w:proofErr w:type="spellEnd"/>
      <w:r>
        <w:t xml:space="preserve"> measurement? </w:t>
      </w:r>
    </w:p>
    <w:p w14:paraId="18D3088F" w14:textId="77777777" w:rsidR="00F35D5B" w:rsidRDefault="00F35D5B" w:rsidP="00F35D5B">
      <w:pPr>
        <w:pStyle w:val="B1"/>
        <w:numPr>
          <w:ilvl w:val="0"/>
          <w:numId w:val="9"/>
        </w:numPr>
      </w:pPr>
      <w:r>
        <w:t>Do we need support for standalone LMU?</w:t>
      </w:r>
    </w:p>
    <w:p w14:paraId="6C7C6CD0" w14:textId="0517A0B5" w:rsidR="00F35D5B" w:rsidRDefault="00F35D5B" w:rsidP="00F35D5B">
      <w:pPr>
        <w:pStyle w:val="B1"/>
        <w:numPr>
          <w:ilvl w:val="0"/>
          <w:numId w:val="9"/>
        </w:numPr>
      </w:pPr>
      <w:r>
        <w:t xml:space="preserve">Do we need support for LMU integrated with </w:t>
      </w:r>
      <w:proofErr w:type="spellStart"/>
      <w:r>
        <w:t>gNB</w:t>
      </w:r>
      <w:proofErr w:type="spellEnd"/>
      <w:r>
        <w:t>?</w:t>
      </w:r>
    </w:p>
    <w:p w14:paraId="74A92708" w14:textId="77777777" w:rsidR="00B262CB" w:rsidRDefault="00B262CB" w:rsidP="00B262CB">
      <w:pPr>
        <w:pStyle w:val="B1"/>
        <w:numPr>
          <w:ilvl w:val="0"/>
          <w:numId w:val="9"/>
        </w:numPr>
      </w:pPr>
      <w:r>
        <w:t xml:space="preserve">If standalone LMU and </w:t>
      </w:r>
      <w:proofErr w:type="spellStart"/>
      <w:r>
        <w:t>gNB</w:t>
      </w:r>
      <w:proofErr w:type="spellEnd"/>
      <w:r>
        <w:t xml:space="preserve"> integrated LMU are required to be supported then do we need to have a standardized interface between LMF and LMU, like </w:t>
      </w:r>
      <w:proofErr w:type="spellStart"/>
      <w:r>
        <w:t>SLm</w:t>
      </w:r>
      <w:proofErr w:type="spellEnd"/>
      <w:r>
        <w:t xml:space="preserve"> interface in LTE, with a corresponding </w:t>
      </w:r>
      <w:proofErr w:type="spellStart"/>
      <w:r>
        <w:t>SLmAP</w:t>
      </w:r>
      <w:proofErr w:type="spellEnd"/>
      <w:r>
        <w:t xml:space="preserve"> like protocol?</w:t>
      </w:r>
    </w:p>
    <w:p w14:paraId="4C5FB0E2" w14:textId="72348C0D" w:rsidR="00B262CB" w:rsidRDefault="00B262CB" w:rsidP="00F35D5B">
      <w:pPr>
        <w:pStyle w:val="B1"/>
        <w:numPr>
          <w:ilvl w:val="0"/>
          <w:numId w:val="9"/>
        </w:numPr>
      </w:pPr>
      <w:r>
        <w:t>Do we need the LMF to centrally configure LMUs for UL RTOA measurement at all?</w:t>
      </w:r>
    </w:p>
    <w:p w14:paraId="6F55A8B5" w14:textId="51FA8F51" w:rsidR="000A3D50" w:rsidRDefault="00FE5BF4" w:rsidP="00B43049">
      <w:pPr>
        <w:pStyle w:val="B1"/>
        <w:ind w:left="0" w:firstLine="0"/>
      </w:pPr>
      <w:r>
        <w:t>During the study since LMU aspects were not discussed, there was no clear view about the need for LMU. So</w:t>
      </w:r>
      <w:r w:rsidR="00590D81">
        <w:t>,</w:t>
      </w:r>
      <w:r>
        <w:t xml:space="preserve"> the issue was kept open to investigate whether a transmission measurement function is required or not. Since one of the objectives in the WID is to introduce a UL RTOA measurement, clearly there is a need for a transmission measurement function (TMF) on the network side to </w:t>
      </w:r>
      <w:r w:rsidR="00F253B2">
        <w:t xml:space="preserve">support UL RTOA </w:t>
      </w:r>
      <w:r>
        <w:t xml:space="preserve">measurements. RAN1 </w:t>
      </w:r>
      <w:r w:rsidR="00F253B2">
        <w:t xml:space="preserve">study </w:t>
      </w:r>
      <w:r w:rsidR="00811C6D">
        <w:fldChar w:fldCharType="begin"/>
      </w:r>
      <w:r w:rsidR="00811C6D">
        <w:instrText xml:space="preserve"> REF _Ref4694501 \r \h </w:instrText>
      </w:r>
      <w:r w:rsidR="00811C6D">
        <w:fldChar w:fldCharType="separate"/>
      </w:r>
      <w:r w:rsidR="00811C6D">
        <w:t>[2]</w:t>
      </w:r>
      <w:r w:rsidR="00811C6D">
        <w:fldChar w:fldCharType="end"/>
      </w:r>
      <w:r w:rsidR="00F253B2">
        <w:t xml:space="preserve"> </w:t>
      </w:r>
      <w:r>
        <w:t xml:space="preserve">and the WID </w:t>
      </w:r>
      <w:r w:rsidR="00811C6D">
        <w:fldChar w:fldCharType="begin"/>
      </w:r>
      <w:r w:rsidR="00811C6D">
        <w:instrText xml:space="preserve"> REF _Ref4694629 \r \h </w:instrText>
      </w:r>
      <w:r w:rsidR="00811C6D">
        <w:fldChar w:fldCharType="separate"/>
      </w:r>
      <w:r w:rsidR="00811C6D">
        <w:t>[3]</w:t>
      </w:r>
      <w:r w:rsidR="00811C6D">
        <w:fldChar w:fldCharType="end"/>
      </w:r>
      <w:r w:rsidR="00811C6D">
        <w:t xml:space="preserve"> </w:t>
      </w:r>
      <w:r>
        <w:t xml:space="preserve">already concludes that </w:t>
      </w:r>
      <w:r w:rsidR="00F253B2">
        <w:t xml:space="preserve">the UL RTOA </w:t>
      </w:r>
      <w:r>
        <w:t xml:space="preserve">measurement is a </w:t>
      </w:r>
      <w:proofErr w:type="spellStart"/>
      <w:r>
        <w:t>gNB</w:t>
      </w:r>
      <w:proofErr w:type="spellEnd"/>
      <w:r>
        <w:t xml:space="preserve"> measurement.</w:t>
      </w:r>
      <w:r w:rsidR="000A3D50">
        <w:t xml:space="preserve"> So, the TMF </w:t>
      </w:r>
      <w:r w:rsidR="00F253B2">
        <w:t xml:space="preserve">should be </w:t>
      </w:r>
      <w:r w:rsidR="000A3D50">
        <w:t xml:space="preserve">one of the </w:t>
      </w:r>
      <w:proofErr w:type="spellStart"/>
      <w:r w:rsidR="000A3D50">
        <w:t>gNB</w:t>
      </w:r>
      <w:proofErr w:type="spellEnd"/>
      <w:r w:rsidR="000A3D50">
        <w:t xml:space="preserve"> functions </w:t>
      </w:r>
      <w:r w:rsidR="00EA01DF">
        <w:t>(a receive only function</w:t>
      </w:r>
      <w:r w:rsidR="00A13A29">
        <w:t xml:space="preserve"> of the </w:t>
      </w:r>
      <w:proofErr w:type="spellStart"/>
      <w:r w:rsidR="00A13A29">
        <w:t>gNB</w:t>
      </w:r>
      <w:proofErr w:type="spellEnd"/>
      <w:r w:rsidR="00A13A29">
        <w:t>-DU</w:t>
      </w:r>
      <w:r w:rsidR="00EA01DF">
        <w:t xml:space="preserve">) </w:t>
      </w:r>
      <w:r w:rsidR="000A3D50">
        <w:t>in NR.</w:t>
      </w:r>
      <w:r w:rsidR="00A13A29">
        <w:t xml:space="preserve"> One consequence of this is that the LMF/TMF does not need to support the </w:t>
      </w:r>
      <w:proofErr w:type="spellStart"/>
      <w:r w:rsidR="00A13A29">
        <w:t>SLm</w:t>
      </w:r>
      <w:proofErr w:type="spellEnd"/>
      <w:r w:rsidR="00A13A29">
        <w:t xml:space="preserve"> interface or </w:t>
      </w:r>
      <w:proofErr w:type="spellStart"/>
      <w:r w:rsidR="00A13A29">
        <w:t>SLmAP</w:t>
      </w:r>
      <w:proofErr w:type="spellEnd"/>
      <w:r w:rsidR="00A13A29">
        <w:t xml:space="preserve"> protocol in NR standalone deployments, since the </w:t>
      </w:r>
      <w:proofErr w:type="spellStart"/>
      <w:r w:rsidR="00A13A29">
        <w:t>NRPPa</w:t>
      </w:r>
      <w:proofErr w:type="spellEnd"/>
      <w:r w:rsidR="00A13A29">
        <w:t xml:space="preserve"> and F1AP protocols can be used instead.</w:t>
      </w:r>
    </w:p>
    <w:p w14:paraId="6C1ADA29" w14:textId="6DF0C6E8" w:rsidR="000A3D50" w:rsidRPr="000679DF" w:rsidRDefault="000A3D50" w:rsidP="00B43049">
      <w:pPr>
        <w:pStyle w:val="B1"/>
        <w:ind w:left="0" w:firstLine="0"/>
      </w:pPr>
      <w:r w:rsidRPr="00AE6DB3">
        <w:rPr>
          <w:b/>
        </w:rPr>
        <w:t xml:space="preserve">Observation </w:t>
      </w:r>
      <w:r w:rsidR="00AE6DB3" w:rsidRPr="00AE6DB3">
        <w:rPr>
          <w:b/>
        </w:rPr>
        <w:t>1</w:t>
      </w:r>
      <w:r w:rsidRPr="00AE6DB3">
        <w:rPr>
          <w:b/>
        </w:rPr>
        <w:t xml:space="preserve">: </w:t>
      </w:r>
      <w:r w:rsidRPr="000679DF">
        <w:t>The TMF in NR is equivalent to functions done by LMU in LTE</w:t>
      </w:r>
    </w:p>
    <w:p w14:paraId="0E5D67DE" w14:textId="77777777" w:rsidR="0080062A" w:rsidRPr="000679DF" w:rsidRDefault="0080062A" w:rsidP="0080062A">
      <w:pPr>
        <w:pStyle w:val="B1"/>
        <w:ind w:left="0" w:firstLine="0"/>
      </w:pPr>
      <w:r w:rsidRPr="00AE6DB3">
        <w:rPr>
          <w:b/>
        </w:rPr>
        <w:t xml:space="preserve">Proposal 1: </w:t>
      </w:r>
      <w:r w:rsidRPr="000679DF">
        <w:t xml:space="preserve">The TMF is a </w:t>
      </w:r>
      <w:proofErr w:type="spellStart"/>
      <w:r w:rsidRPr="000679DF">
        <w:t>gNB</w:t>
      </w:r>
      <w:proofErr w:type="spellEnd"/>
      <w:r w:rsidRPr="000679DF">
        <w:t xml:space="preserve"> receive only function in NR, specifically a function of the DU in the </w:t>
      </w:r>
      <w:proofErr w:type="spellStart"/>
      <w:r w:rsidRPr="000679DF">
        <w:t>gNB</w:t>
      </w:r>
      <w:proofErr w:type="spellEnd"/>
    </w:p>
    <w:p w14:paraId="4CF4D159" w14:textId="5A2D5A65" w:rsidR="0080062A" w:rsidRDefault="0080062A" w:rsidP="007319D5">
      <w:pPr>
        <w:pStyle w:val="B1"/>
        <w:ind w:left="0" w:firstLine="0"/>
      </w:pPr>
      <w:r w:rsidRPr="00E960A2">
        <w:rPr>
          <w:b/>
        </w:rPr>
        <w:t xml:space="preserve">Proposal 2: </w:t>
      </w:r>
      <w:r w:rsidRPr="000679DF">
        <w:t xml:space="preserve">The </w:t>
      </w:r>
      <w:proofErr w:type="spellStart"/>
      <w:r w:rsidRPr="000679DF">
        <w:t>gNB</w:t>
      </w:r>
      <w:proofErr w:type="spellEnd"/>
      <w:r w:rsidRPr="000679DF">
        <w:t xml:space="preserve"> DU is responsible to calculate/derive the UL RTOA measurement</w:t>
      </w:r>
    </w:p>
    <w:p w14:paraId="18F1AEC2" w14:textId="34BB1EB8" w:rsidR="00465010" w:rsidRPr="000679DF" w:rsidRDefault="00A13A29" w:rsidP="007319D5">
      <w:pPr>
        <w:pStyle w:val="B1"/>
        <w:ind w:left="0" w:firstLine="0"/>
      </w:pPr>
      <w:r>
        <w:rPr>
          <w:b/>
        </w:rPr>
        <w:t xml:space="preserve">Proposal 3: </w:t>
      </w:r>
      <w:r w:rsidRPr="000679DF">
        <w:t xml:space="preserve">The </w:t>
      </w:r>
      <w:proofErr w:type="spellStart"/>
      <w:r w:rsidRPr="000679DF">
        <w:t>NRPPa</w:t>
      </w:r>
      <w:proofErr w:type="spellEnd"/>
      <w:r w:rsidRPr="000679DF">
        <w:t xml:space="preserve"> and F1AP protocols can be used to support UL-TDOA positioning and there is no need for the equivalent of a </w:t>
      </w:r>
      <w:proofErr w:type="spellStart"/>
      <w:r w:rsidRPr="000679DF">
        <w:t>SLmAP</w:t>
      </w:r>
      <w:proofErr w:type="spellEnd"/>
      <w:r w:rsidRPr="000679DF">
        <w:t xml:space="preserve"> protocol to be terminated in LMF and TMF</w:t>
      </w:r>
    </w:p>
    <w:p w14:paraId="2BB03BF8" w14:textId="4D636614" w:rsidR="007319D5" w:rsidRDefault="005161CC" w:rsidP="007319D5">
      <w:pPr>
        <w:pStyle w:val="B1"/>
        <w:ind w:left="0" w:firstLine="0"/>
      </w:pPr>
      <w:r>
        <w:t xml:space="preserve">In NR since the </w:t>
      </w:r>
      <w:proofErr w:type="spellStart"/>
      <w:r>
        <w:t>gNB</w:t>
      </w:r>
      <w:proofErr w:type="spellEnd"/>
      <w:r>
        <w:t xml:space="preserve"> is designed to have a distributed architecture with a CU/DU split </w:t>
      </w:r>
      <w:r w:rsidR="000A3D50">
        <w:t>and since there can be many DUs associated with the CU i</w:t>
      </w:r>
      <w:r>
        <w:t xml:space="preserve">t is possible to have the </w:t>
      </w:r>
      <w:r w:rsidR="00F253B2">
        <w:t xml:space="preserve">TMF as </w:t>
      </w:r>
      <w:r w:rsidR="000A3D50">
        <w:t>DU</w:t>
      </w:r>
      <w:r w:rsidR="00F253B2">
        <w:t xml:space="preserve"> specific function</w:t>
      </w:r>
      <w:r w:rsidR="000A3D50">
        <w:t xml:space="preserve">. </w:t>
      </w:r>
      <w:r w:rsidR="00F253B2">
        <w:t>This also allows the CU, as opposed to LMF, to manage the different TMFs in NR.</w:t>
      </w:r>
      <w:r w:rsidR="007319D5">
        <w:t xml:space="preserve"> The imp</w:t>
      </w:r>
      <w:r w:rsidR="00811C6D">
        <w:t>li</w:t>
      </w:r>
      <w:r w:rsidR="007319D5">
        <w:t>c</w:t>
      </w:r>
      <w:r w:rsidR="00811C6D">
        <w:t>a</w:t>
      </w:r>
      <w:r w:rsidR="007319D5">
        <w:t xml:space="preserve">tions of not having </w:t>
      </w:r>
      <w:r w:rsidR="00811C6D">
        <w:t xml:space="preserve">the </w:t>
      </w:r>
      <w:r w:rsidR="007319D5">
        <w:t>LMF manage TMFs include:</w:t>
      </w:r>
    </w:p>
    <w:p w14:paraId="22F95AF5" w14:textId="104DBDF7" w:rsidR="007319D5" w:rsidRDefault="007319D5" w:rsidP="007319D5">
      <w:pPr>
        <w:pStyle w:val="B1"/>
        <w:numPr>
          <w:ilvl w:val="0"/>
          <w:numId w:val="9"/>
        </w:numPr>
      </w:pPr>
      <w:proofErr w:type="spellStart"/>
      <w:r>
        <w:t>NRPPa</w:t>
      </w:r>
      <w:proofErr w:type="spellEnd"/>
      <w:r>
        <w:t xml:space="preserve"> Information request/response signalling for LMF to obtain SRS configuration from </w:t>
      </w:r>
      <w:proofErr w:type="spellStart"/>
      <w:r>
        <w:t>gNB</w:t>
      </w:r>
      <w:proofErr w:type="spellEnd"/>
      <w:r>
        <w:t xml:space="preserve"> is not needed. It is a RAN internal thing.</w:t>
      </w:r>
    </w:p>
    <w:p w14:paraId="4E8EF564" w14:textId="4DF9EB19" w:rsidR="007319D5" w:rsidRDefault="007319D5" w:rsidP="007319D5">
      <w:pPr>
        <w:pStyle w:val="B1"/>
        <w:numPr>
          <w:ilvl w:val="0"/>
          <w:numId w:val="9"/>
        </w:numPr>
      </w:pPr>
      <w:r>
        <w:t xml:space="preserve">Only the </w:t>
      </w:r>
      <w:proofErr w:type="spellStart"/>
      <w:r>
        <w:t>NRPPa</w:t>
      </w:r>
      <w:proofErr w:type="spellEnd"/>
      <w:r>
        <w:t xml:space="preserve"> </w:t>
      </w:r>
      <w:r w:rsidR="00973526">
        <w:t xml:space="preserve">UL-RTOA </w:t>
      </w:r>
      <w:r>
        <w:t>measurement request/report signalling is needed for the LMF</w:t>
      </w:r>
    </w:p>
    <w:p w14:paraId="532335E1" w14:textId="25AAABB3" w:rsidR="007319D5" w:rsidRDefault="007319D5" w:rsidP="007319D5">
      <w:pPr>
        <w:pStyle w:val="B1"/>
        <w:numPr>
          <w:ilvl w:val="0"/>
          <w:numId w:val="9"/>
        </w:numPr>
      </w:pPr>
      <w:r>
        <w:t>The CU needs to implement a new F1AP measurement request/report signalling with the DUs</w:t>
      </w:r>
    </w:p>
    <w:p w14:paraId="03E5F03F" w14:textId="146347B8" w:rsidR="00F253B2" w:rsidRPr="000679DF" w:rsidRDefault="00F253B2" w:rsidP="00B43049">
      <w:pPr>
        <w:pStyle w:val="B1"/>
        <w:ind w:left="0" w:firstLine="0"/>
      </w:pPr>
      <w:r w:rsidRPr="00AE6DB3">
        <w:rPr>
          <w:b/>
        </w:rPr>
        <w:t xml:space="preserve">Proposal </w:t>
      </w:r>
      <w:r w:rsidR="00A13A29">
        <w:rPr>
          <w:b/>
        </w:rPr>
        <w:t>4</w:t>
      </w:r>
      <w:r w:rsidRPr="00AE6DB3">
        <w:rPr>
          <w:b/>
        </w:rPr>
        <w:t xml:space="preserve">: </w:t>
      </w:r>
      <w:r w:rsidR="00B31C6F" w:rsidRPr="000679DF">
        <w:t xml:space="preserve">The </w:t>
      </w:r>
      <w:proofErr w:type="spellStart"/>
      <w:r w:rsidR="00B31C6F" w:rsidRPr="000679DF">
        <w:t>gNB</w:t>
      </w:r>
      <w:proofErr w:type="spellEnd"/>
      <w:r w:rsidR="00B31C6F" w:rsidRPr="000679DF">
        <w:t xml:space="preserve"> CU shall manage the TMF</w:t>
      </w:r>
      <w:r w:rsidR="00F70BCB" w:rsidRPr="000679DF">
        <w:t>s in terms of selecting TMFs, configuring the TMFs with SRS configuration</w:t>
      </w:r>
    </w:p>
    <w:p w14:paraId="35782CF9" w14:textId="3FC32BEB" w:rsidR="00F70BCB" w:rsidRPr="000679DF" w:rsidRDefault="00F70BCB" w:rsidP="00B43049">
      <w:pPr>
        <w:pStyle w:val="B1"/>
        <w:ind w:left="0" w:firstLine="0"/>
      </w:pPr>
      <w:r w:rsidRPr="00AE6DB3">
        <w:rPr>
          <w:b/>
        </w:rPr>
        <w:t xml:space="preserve">Proposal </w:t>
      </w:r>
      <w:r w:rsidR="00A13A29">
        <w:rPr>
          <w:b/>
        </w:rPr>
        <w:t>5</w:t>
      </w:r>
      <w:r w:rsidRPr="00AE6DB3">
        <w:rPr>
          <w:b/>
        </w:rPr>
        <w:t xml:space="preserve">: </w:t>
      </w:r>
      <w:r w:rsidRPr="000679DF">
        <w:t xml:space="preserve">The </w:t>
      </w:r>
      <w:proofErr w:type="spellStart"/>
      <w:r w:rsidRPr="000679DF">
        <w:t>gNB</w:t>
      </w:r>
      <w:proofErr w:type="spellEnd"/>
      <w:r w:rsidRPr="000679DF">
        <w:t xml:space="preserve"> CU is responsible for determining the SRS resources and </w:t>
      </w:r>
      <w:r w:rsidR="00B960C9" w:rsidRPr="000679DF">
        <w:t xml:space="preserve">for </w:t>
      </w:r>
      <w:r w:rsidRPr="000679DF">
        <w:t>signalling the UE the SRS configuration</w:t>
      </w:r>
    </w:p>
    <w:p w14:paraId="054C36E5" w14:textId="45658A16" w:rsidR="005161CC" w:rsidRDefault="00EA01DF" w:rsidP="00B43049">
      <w:pPr>
        <w:pStyle w:val="B1"/>
        <w:ind w:left="0" w:firstLine="0"/>
      </w:pPr>
      <w:r>
        <w:t xml:space="preserve">There are multiple options for realization of the TMF function in the </w:t>
      </w:r>
      <w:proofErr w:type="spellStart"/>
      <w:r>
        <w:t>gNB</w:t>
      </w:r>
      <w:proofErr w:type="spellEnd"/>
      <w:r>
        <w:t>.</w:t>
      </w:r>
    </w:p>
    <w:p w14:paraId="13AC6646" w14:textId="08D8F738" w:rsidR="005161CC" w:rsidRDefault="00EA01DF" w:rsidP="005161CC">
      <w:pPr>
        <w:pStyle w:val="B1"/>
        <w:numPr>
          <w:ilvl w:val="0"/>
          <w:numId w:val="9"/>
        </w:numPr>
      </w:pPr>
      <w:r w:rsidRPr="00AE6DB3">
        <w:rPr>
          <w:b/>
        </w:rPr>
        <w:t>Option 1</w:t>
      </w:r>
      <w:r>
        <w:t xml:space="preserve">: </w:t>
      </w:r>
      <w:r w:rsidR="005161CC">
        <w:t xml:space="preserve">TMF </w:t>
      </w:r>
      <w:r>
        <w:t xml:space="preserve">is a separate logical entity </w:t>
      </w:r>
      <w:r w:rsidR="005161CC">
        <w:t xml:space="preserve">connected to the CU </w:t>
      </w:r>
      <w:r>
        <w:t>over F1 interface</w:t>
      </w:r>
    </w:p>
    <w:p w14:paraId="32A0EA93" w14:textId="5326BEC4" w:rsidR="00FE5BF4" w:rsidRDefault="00EA01DF" w:rsidP="005161CC">
      <w:pPr>
        <w:pStyle w:val="B1"/>
        <w:numPr>
          <w:ilvl w:val="0"/>
          <w:numId w:val="9"/>
        </w:numPr>
      </w:pPr>
      <w:r w:rsidRPr="00AE6DB3">
        <w:rPr>
          <w:b/>
        </w:rPr>
        <w:t xml:space="preserve">Option </w:t>
      </w:r>
      <w:r w:rsidR="004950B9">
        <w:rPr>
          <w:b/>
        </w:rPr>
        <w:t>2</w:t>
      </w:r>
      <w:r>
        <w:t xml:space="preserve">: </w:t>
      </w:r>
      <w:r w:rsidR="005161CC">
        <w:t xml:space="preserve">TMF </w:t>
      </w:r>
      <w:r>
        <w:t xml:space="preserve">is a functionality integrated as </w:t>
      </w:r>
      <w:r w:rsidR="005161CC">
        <w:t>part of the DU</w:t>
      </w:r>
    </w:p>
    <w:p w14:paraId="4500F38C" w14:textId="033C86DE" w:rsidR="009470F1" w:rsidRDefault="009470F1" w:rsidP="00EA01DF">
      <w:pPr>
        <w:pStyle w:val="B1"/>
        <w:ind w:left="0" w:firstLine="0"/>
      </w:pPr>
      <w:r>
        <w:t>In option 1, the TMF will need to support F1 interface and the F1AP protocol.</w:t>
      </w:r>
    </w:p>
    <w:p w14:paraId="0346BE19" w14:textId="36630225" w:rsidR="009470F1" w:rsidRDefault="009470F1" w:rsidP="00EA01DF">
      <w:pPr>
        <w:pStyle w:val="B1"/>
        <w:ind w:left="0" w:firstLine="0"/>
      </w:pPr>
      <w:r>
        <w:t xml:space="preserve">In option </w:t>
      </w:r>
      <w:r w:rsidR="004950B9">
        <w:t>2</w:t>
      </w:r>
      <w:r>
        <w:t xml:space="preserve"> it is up to </w:t>
      </w:r>
      <w:proofErr w:type="spellStart"/>
      <w:r>
        <w:t>gNB</w:t>
      </w:r>
      <w:proofErr w:type="spellEnd"/>
      <w:r>
        <w:t xml:space="preserve"> implementation to realize the TMF functionality</w:t>
      </w:r>
      <w:r w:rsidR="007953FB">
        <w:t>.</w:t>
      </w:r>
      <w:r w:rsidR="004950B9">
        <w:t xml:space="preserve"> </w:t>
      </w:r>
      <w:r w:rsidR="004950B9" w:rsidRPr="007C57B5">
        <w:t>One of the implementation options is the possibility of connecting 3</w:t>
      </w:r>
      <w:r w:rsidR="004950B9" w:rsidRPr="007C57B5">
        <w:rPr>
          <w:vertAlign w:val="superscript"/>
        </w:rPr>
        <w:t>rd</w:t>
      </w:r>
      <w:r w:rsidR="004950B9" w:rsidRPr="007C57B5">
        <w:t xml:space="preserve"> party TMF to the DU using a standardized interface e.g. </w:t>
      </w:r>
      <w:proofErr w:type="spellStart"/>
      <w:r w:rsidR="008170CD" w:rsidRPr="007C57B5">
        <w:t>e</w:t>
      </w:r>
      <w:r w:rsidR="004950B9" w:rsidRPr="007C57B5">
        <w:t>CPRI</w:t>
      </w:r>
      <w:proofErr w:type="spellEnd"/>
      <w:r w:rsidR="004950B9" w:rsidRPr="007C57B5">
        <w:t>.</w:t>
      </w:r>
    </w:p>
    <w:p w14:paraId="10AC802F" w14:textId="559B8B2D" w:rsidR="009470F1" w:rsidRDefault="009470F1" w:rsidP="00EA01DF">
      <w:pPr>
        <w:pStyle w:val="B1"/>
        <w:ind w:left="0" w:firstLine="0"/>
      </w:pPr>
      <w:r>
        <w:lastRenderedPageBreak/>
        <w:t xml:space="preserve">With option 1 </w:t>
      </w:r>
      <w:r w:rsidR="00B64E1E">
        <w:t>there is additional</w:t>
      </w:r>
      <w:r>
        <w:t xml:space="preserve"> specification effort for 3GPP RAN WG3 </w:t>
      </w:r>
      <w:r w:rsidR="00B64E1E">
        <w:t>compared</w:t>
      </w:r>
      <w:r>
        <w:t xml:space="preserve"> with option 2</w:t>
      </w:r>
      <w:r w:rsidR="008170CD">
        <w:t>,</w:t>
      </w:r>
      <w:r w:rsidR="00D92EE9">
        <w:t xml:space="preserve"> </w:t>
      </w:r>
      <w:r>
        <w:t>the</w:t>
      </w:r>
      <w:r w:rsidR="008A11AD">
        <w:t xml:space="preserve"> TMF will need to support the F1 interface and requires changes to the positioning architecture. </w:t>
      </w:r>
      <w:r w:rsidR="00D92EE9">
        <w:t xml:space="preserve">Given that option 2 allows </w:t>
      </w:r>
      <w:r w:rsidR="004950B9">
        <w:t>the possibility for 3</w:t>
      </w:r>
      <w:r w:rsidR="004950B9" w:rsidRPr="004950B9">
        <w:rPr>
          <w:vertAlign w:val="superscript"/>
        </w:rPr>
        <w:t>rd</w:t>
      </w:r>
      <w:r w:rsidR="004950B9">
        <w:t xml:space="preserve"> party TMF also to be connected to the </w:t>
      </w:r>
      <w:proofErr w:type="spellStart"/>
      <w:r w:rsidR="004950B9">
        <w:t>gNB</w:t>
      </w:r>
      <w:proofErr w:type="spellEnd"/>
      <w:r w:rsidR="004950B9">
        <w:t xml:space="preserve"> </w:t>
      </w:r>
      <w:r w:rsidR="00D92EE9">
        <w:t>with no specification effort for 3GPP</w:t>
      </w:r>
      <w:r w:rsidR="009F366C">
        <w:t xml:space="preserve"> and TMF does not have to support the </w:t>
      </w:r>
      <w:proofErr w:type="spellStart"/>
      <w:r w:rsidR="009F366C">
        <w:t>SLm</w:t>
      </w:r>
      <w:proofErr w:type="spellEnd"/>
      <w:r w:rsidR="009F366C">
        <w:t xml:space="preserve"> interface,</w:t>
      </w:r>
      <w:r w:rsidR="00D92EE9">
        <w:t xml:space="preserve"> we prefer the option 2 above.</w:t>
      </w:r>
      <w:r w:rsidR="007D49BC">
        <w:t xml:space="preserve"> </w:t>
      </w:r>
    </w:p>
    <w:p w14:paraId="484F0615" w14:textId="5E9D914E" w:rsidR="00820CBB" w:rsidRPr="000679DF" w:rsidRDefault="00820CBB" w:rsidP="00EA01DF">
      <w:pPr>
        <w:pStyle w:val="B1"/>
        <w:ind w:left="0" w:firstLine="0"/>
      </w:pPr>
      <w:r w:rsidRPr="003C3EC3">
        <w:rPr>
          <w:b/>
        </w:rPr>
        <w:t xml:space="preserve">Proposal </w:t>
      </w:r>
      <w:r w:rsidR="008A11AD" w:rsidRPr="003C3EC3">
        <w:rPr>
          <w:b/>
        </w:rPr>
        <w:t>6</w:t>
      </w:r>
      <w:r w:rsidRPr="003C3EC3">
        <w:rPr>
          <w:b/>
        </w:rPr>
        <w:t xml:space="preserve">: </w:t>
      </w:r>
      <w:r w:rsidR="009F2F4B">
        <w:t>From 3GPP perspective, t</w:t>
      </w:r>
      <w:r w:rsidR="003C3EC3" w:rsidRPr="000679DF">
        <w:t xml:space="preserve">he TMF </w:t>
      </w:r>
      <w:r w:rsidR="009F2F4B">
        <w:t xml:space="preserve">and UL-RTOA </w:t>
      </w:r>
      <w:r w:rsidR="003C3EC3" w:rsidRPr="000679DF">
        <w:t xml:space="preserve">for UL-TDOA positioning is a </w:t>
      </w:r>
      <w:proofErr w:type="spellStart"/>
      <w:r w:rsidR="003C3EC3" w:rsidRPr="000679DF">
        <w:t>gNB</w:t>
      </w:r>
      <w:proofErr w:type="spellEnd"/>
      <w:r w:rsidR="003C3EC3" w:rsidRPr="000679DF">
        <w:t xml:space="preserve"> DU function but how exactly the TMF is realized in the </w:t>
      </w:r>
      <w:proofErr w:type="spellStart"/>
      <w:r w:rsidR="003C3EC3" w:rsidRPr="000679DF">
        <w:t>gNB</w:t>
      </w:r>
      <w:proofErr w:type="spellEnd"/>
      <w:r w:rsidR="003C3EC3" w:rsidRPr="000679DF">
        <w:t xml:space="preserve"> DU should be left to </w:t>
      </w:r>
      <w:proofErr w:type="spellStart"/>
      <w:r w:rsidR="003C3EC3" w:rsidRPr="000679DF">
        <w:t>gNB</w:t>
      </w:r>
      <w:proofErr w:type="spellEnd"/>
      <w:r w:rsidR="003C3EC3" w:rsidRPr="000679DF">
        <w:t xml:space="preserve"> implementation. There is no need to show the TMF in the positioning reference architecture.</w:t>
      </w:r>
    </w:p>
    <w:p w14:paraId="5FF2457F" w14:textId="00C9F980" w:rsidR="00A209D6" w:rsidRPr="006E13D1" w:rsidRDefault="00A209D6" w:rsidP="00A209D6">
      <w:pPr>
        <w:pStyle w:val="Heading1"/>
      </w:pPr>
      <w:r w:rsidRPr="006E13D1">
        <w:t>4</w:t>
      </w:r>
      <w:r w:rsidRPr="006E13D1">
        <w:tab/>
      </w:r>
      <w:r w:rsidR="005155B9">
        <w:t>Conclusion</w:t>
      </w:r>
    </w:p>
    <w:p w14:paraId="39329F3F" w14:textId="5A7FE063" w:rsidR="00E960A2" w:rsidRDefault="004A40C8" w:rsidP="00A209D6">
      <w:r>
        <w:t>In this paper we looked at impacts to architecture and interfaces for supporting UL-TDOA positioning and make the following observations and proposals:</w:t>
      </w:r>
    </w:p>
    <w:p w14:paraId="2A849AC6" w14:textId="77777777" w:rsidR="004816F1" w:rsidRPr="000679DF" w:rsidRDefault="004816F1" w:rsidP="004816F1">
      <w:pPr>
        <w:pStyle w:val="B1"/>
        <w:ind w:left="0" w:firstLine="0"/>
      </w:pPr>
      <w:r w:rsidRPr="00AE6DB3">
        <w:rPr>
          <w:b/>
        </w:rPr>
        <w:t xml:space="preserve">Observation 1: </w:t>
      </w:r>
      <w:r w:rsidRPr="000679DF">
        <w:t>The TMF in NR is equivalent to functions done by LMU in LTE</w:t>
      </w:r>
    </w:p>
    <w:p w14:paraId="3C325740" w14:textId="77777777" w:rsidR="004816F1" w:rsidRPr="000679DF" w:rsidRDefault="004816F1" w:rsidP="004816F1">
      <w:pPr>
        <w:pStyle w:val="B1"/>
        <w:ind w:left="0" w:firstLine="0"/>
      </w:pPr>
      <w:r w:rsidRPr="00AE6DB3">
        <w:rPr>
          <w:b/>
        </w:rPr>
        <w:t xml:space="preserve">Proposal 1: </w:t>
      </w:r>
      <w:r w:rsidRPr="000679DF">
        <w:t xml:space="preserve">The TMF is a </w:t>
      </w:r>
      <w:proofErr w:type="spellStart"/>
      <w:r w:rsidRPr="000679DF">
        <w:t>gNB</w:t>
      </w:r>
      <w:proofErr w:type="spellEnd"/>
      <w:r w:rsidRPr="000679DF">
        <w:t xml:space="preserve"> receive only function in NR, specifically a function of the DU in the </w:t>
      </w:r>
      <w:proofErr w:type="spellStart"/>
      <w:r w:rsidRPr="000679DF">
        <w:t>gNB</w:t>
      </w:r>
      <w:proofErr w:type="spellEnd"/>
    </w:p>
    <w:p w14:paraId="724A0A5D" w14:textId="77777777" w:rsidR="004816F1" w:rsidRPr="000679DF" w:rsidRDefault="004816F1" w:rsidP="004816F1">
      <w:pPr>
        <w:pStyle w:val="B1"/>
        <w:ind w:left="0" w:firstLine="0"/>
      </w:pPr>
      <w:r w:rsidRPr="00E960A2">
        <w:rPr>
          <w:b/>
        </w:rPr>
        <w:t xml:space="preserve">Proposal 2: </w:t>
      </w:r>
      <w:r w:rsidRPr="000679DF">
        <w:t xml:space="preserve">The </w:t>
      </w:r>
      <w:proofErr w:type="spellStart"/>
      <w:r w:rsidRPr="000679DF">
        <w:t>gNB</w:t>
      </w:r>
      <w:proofErr w:type="spellEnd"/>
      <w:r w:rsidRPr="000679DF">
        <w:t xml:space="preserve"> DU is responsible to calculate/derive the UL RTOA measurement</w:t>
      </w:r>
    </w:p>
    <w:p w14:paraId="535D3C21" w14:textId="1CD76EB9" w:rsidR="00720F7E" w:rsidRPr="000679DF" w:rsidRDefault="00720F7E" w:rsidP="004816F1">
      <w:pPr>
        <w:pStyle w:val="B1"/>
        <w:ind w:left="0" w:firstLine="0"/>
      </w:pPr>
      <w:r>
        <w:rPr>
          <w:b/>
        </w:rPr>
        <w:t xml:space="preserve">Proposal 3: </w:t>
      </w:r>
      <w:r w:rsidRPr="000679DF">
        <w:t xml:space="preserve">The </w:t>
      </w:r>
      <w:proofErr w:type="spellStart"/>
      <w:r w:rsidRPr="000679DF">
        <w:t>NRPPa</w:t>
      </w:r>
      <w:proofErr w:type="spellEnd"/>
      <w:r w:rsidRPr="000679DF">
        <w:t xml:space="preserve"> and F1AP protocols can be used to support UL-TDOA positioning and there is no need for the equivalent of a </w:t>
      </w:r>
      <w:proofErr w:type="spellStart"/>
      <w:r w:rsidRPr="000679DF">
        <w:t>SLmAP</w:t>
      </w:r>
      <w:proofErr w:type="spellEnd"/>
      <w:r w:rsidRPr="000679DF">
        <w:t xml:space="preserve"> protocol to be terminated in LMF and TMF</w:t>
      </w:r>
    </w:p>
    <w:p w14:paraId="18BB248C" w14:textId="3D6777AB" w:rsidR="00720F7E" w:rsidRPr="000679DF" w:rsidRDefault="00720F7E" w:rsidP="004816F1">
      <w:pPr>
        <w:pStyle w:val="B1"/>
        <w:ind w:left="0" w:firstLine="0"/>
      </w:pPr>
      <w:r w:rsidRPr="00AE6DB3">
        <w:rPr>
          <w:b/>
        </w:rPr>
        <w:t xml:space="preserve">Proposal </w:t>
      </w:r>
      <w:r>
        <w:rPr>
          <w:b/>
        </w:rPr>
        <w:t>4</w:t>
      </w:r>
      <w:r w:rsidRPr="00AE6DB3">
        <w:rPr>
          <w:b/>
        </w:rPr>
        <w:t xml:space="preserve">: </w:t>
      </w:r>
      <w:r w:rsidRPr="000679DF">
        <w:t xml:space="preserve">The </w:t>
      </w:r>
      <w:proofErr w:type="spellStart"/>
      <w:r w:rsidRPr="000679DF">
        <w:t>gNB</w:t>
      </w:r>
      <w:proofErr w:type="spellEnd"/>
      <w:r w:rsidRPr="000679DF">
        <w:t xml:space="preserve"> CU shall manage the TMFs in terms of selecting TMFs, configuring the TMFs with SRS configuration</w:t>
      </w:r>
    </w:p>
    <w:p w14:paraId="6FBF2676" w14:textId="0E8CC650" w:rsidR="00720F7E" w:rsidRPr="000679DF" w:rsidRDefault="00720F7E" w:rsidP="004816F1">
      <w:pPr>
        <w:pStyle w:val="B1"/>
        <w:ind w:left="0" w:firstLine="0"/>
      </w:pPr>
      <w:r w:rsidRPr="00AE6DB3">
        <w:rPr>
          <w:b/>
        </w:rPr>
        <w:t xml:space="preserve">Proposal </w:t>
      </w:r>
      <w:r>
        <w:rPr>
          <w:b/>
        </w:rPr>
        <w:t>5</w:t>
      </w:r>
      <w:r w:rsidRPr="00AE6DB3">
        <w:rPr>
          <w:b/>
        </w:rPr>
        <w:t xml:space="preserve">: </w:t>
      </w:r>
      <w:r w:rsidRPr="000679DF">
        <w:t xml:space="preserve">The </w:t>
      </w:r>
      <w:proofErr w:type="spellStart"/>
      <w:r w:rsidRPr="000679DF">
        <w:t>gNB</w:t>
      </w:r>
      <w:proofErr w:type="spellEnd"/>
      <w:r w:rsidRPr="000679DF">
        <w:t xml:space="preserve"> CU is responsible for determining the SRS resources and for signalling the UE the SRS configuration</w:t>
      </w:r>
    </w:p>
    <w:p w14:paraId="413D90AC" w14:textId="4DFDCF0D" w:rsidR="00777A44" w:rsidRPr="000679DF" w:rsidRDefault="00777A44" w:rsidP="004816F1">
      <w:pPr>
        <w:pStyle w:val="B1"/>
        <w:ind w:left="0" w:firstLine="0"/>
      </w:pPr>
      <w:r w:rsidRPr="003C3EC3">
        <w:rPr>
          <w:b/>
        </w:rPr>
        <w:t xml:space="preserve">Proposal 6: </w:t>
      </w:r>
      <w:r>
        <w:t>From 3GPP perspective, t</w:t>
      </w:r>
      <w:r w:rsidRPr="000679DF">
        <w:t xml:space="preserve">he TMF </w:t>
      </w:r>
      <w:r>
        <w:t xml:space="preserve">and UL-RTOA </w:t>
      </w:r>
      <w:r w:rsidRPr="000679DF">
        <w:t xml:space="preserve">for UL-TDOA positioning is a </w:t>
      </w:r>
      <w:proofErr w:type="spellStart"/>
      <w:r w:rsidRPr="000679DF">
        <w:t>gNB</w:t>
      </w:r>
      <w:proofErr w:type="spellEnd"/>
      <w:r w:rsidRPr="000679DF">
        <w:t xml:space="preserve"> DU function but how exactly the TMF is realized in the </w:t>
      </w:r>
      <w:proofErr w:type="spellStart"/>
      <w:r w:rsidRPr="000679DF">
        <w:t>gNB</w:t>
      </w:r>
      <w:proofErr w:type="spellEnd"/>
      <w:r w:rsidRPr="000679DF">
        <w:t xml:space="preserve"> DU should be left to </w:t>
      </w:r>
      <w:proofErr w:type="spellStart"/>
      <w:r w:rsidRPr="000679DF">
        <w:t>gNB</w:t>
      </w:r>
      <w:proofErr w:type="spellEnd"/>
      <w:r w:rsidRPr="000679DF">
        <w:t xml:space="preserve"> implementation. There is no need to show the TMF in the positioning reference architecture.</w:t>
      </w:r>
    </w:p>
    <w:p w14:paraId="6291F239" w14:textId="77777777" w:rsidR="00011D5C" w:rsidRDefault="00011D5C" w:rsidP="00011D5C">
      <w:pPr>
        <w:pStyle w:val="Heading1"/>
      </w:pPr>
      <w:r>
        <w:t>References</w:t>
      </w:r>
    </w:p>
    <w:p w14:paraId="14065AC3" w14:textId="019053ED" w:rsidR="00011D5C" w:rsidRDefault="00610664" w:rsidP="00011D5C">
      <w:pPr>
        <w:numPr>
          <w:ilvl w:val="0"/>
          <w:numId w:val="10"/>
        </w:numPr>
        <w:overflowPunct w:val="0"/>
        <w:autoSpaceDE w:val="0"/>
        <w:autoSpaceDN w:val="0"/>
        <w:adjustRightInd w:val="0"/>
        <w:textAlignment w:val="baseline"/>
      </w:pPr>
      <w:bookmarkStart w:id="2" w:name="_Ref1057103"/>
      <w:bookmarkStart w:id="3" w:name="_Ref4694408"/>
      <w:r>
        <w:t>RP-182155</w:t>
      </w:r>
      <w:r w:rsidR="00011D5C">
        <w:t xml:space="preserve">, </w:t>
      </w:r>
      <w:bookmarkEnd w:id="2"/>
      <w:r w:rsidRPr="00610664">
        <w:rPr>
          <w:i/>
        </w:rPr>
        <w:t>Study on NR Positioning Support</w:t>
      </w:r>
      <w:bookmarkEnd w:id="3"/>
      <w:r w:rsidR="00CF745A">
        <w:rPr>
          <w:i/>
        </w:rPr>
        <w:t xml:space="preserve"> (</w:t>
      </w:r>
      <w:r w:rsidR="00CF745A" w:rsidRPr="00CF745A">
        <w:rPr>
          <w:i/>
        </w:rPr>
        <w:t>FS_NR_POS</w:t>
      </w:r>
      <w:r w:rsidR="00CF745A">
        <w:rPr>
          <w:i/>
        </w:rPr>
        <w:t>), Release 16</w:t>
      </w:r>
    </w:p>
    <w:p w14:paraId="52D4AD73" w14:textId="76061A49" w:rsidR="00011D5C" w:rsidRDefault="00011D5C" w:rsidP="00011D5C">
      <w:pPr>
        <w:numPr>
          <w:ilvl w:val="0"/>
          <w:numId w:val="10"/>
        </w:numPr>
        <w:overflowPunct w:val="0"/>
        <w:autoSpaceDE w:val="0"/>
        <w:autoSpaceDN w:val="0"/>
        <w:adjustRightInd w:val="0"/>
        <w:textAlignment w:val="baseline"/>
      </w:pPr>
      <w:bookmarkStart w:id="4" w:name="_Ref1057112"/>
      <w:bookmarkStart w:id="5" w:name="_Ref4694501"/>
      <w:r>
        <w:t xml:space="preserve">TR </w:t>
      </w:r>
      <w:r w:rsidR="00610664">
        <w:t>38</w:t>
      </w:r>
      <w:r>
        <w:t>.8</w:t>
      </w:r>
      <w:r w:rsidR="00610664">
        <w:t>55</w:t>
      </w:r>
      <w:r>
        <w:t xml:space="preserve">, </w:t>
      </w:r>
      <w:bookmarkEnd w:id="4"/>
      <w:r w:rsidR="00610664" w:rsidRPr="00610664">
        <w:rPr>
          <w:i/>
        </w:rPr>
        <w:t>Study on NR positioning support</w:t>
      </w:r>
      <w:r w:rsidR="00610664">
        <w:rPr>
          <w:i/>
        </w:rPr>
        <w:t>, Release 16</w:t>
      </w:r>
      <w:bookmarkEnd w:id="5"/>
    </w:p>
    <w:p w14:paraId="440F00F9" w14:textId="0B10C08F" w:rsidR="00011D5C" w:rsidRDefault="00CF745A" w:rsidP="00011D5C">
      <w:pPr>
        <w:numPr>
          <w:ilvl w:val="0"/>
          <w:numId w:val="10"/>
        </w:numPr>
        <w:overflowPunct w:val="0"/>
        <w:autoSpaceDE w:val="0"/>
        <w:autoSpaceDN w:val="0"/>
        <w:adjustRightInd w:val="0"/>
        <w:textAlignment w:val="baseline"/>
      </w:pPr>
      <w:bookmarkStart w:id="6" w:name="_Ref1057126"/>
      <w:bookmarkStart w:id="7" w:name="_Ref4694629"/>
      <w:r>
        <w:t>RP-190752</w:t>
      </w:r>
      <w:r w:rsidR="00011D5C">
        <w:t xml:space="preserve">, </w:t>
      </w:r>
      <w:bookmarkEnd w:id="6"/>
      <w:r w:rsidRPr="00CF745A">
        <w:rPr>
          <w:i/>
        </w:rPr>
        <w:t>NR Positioning Support</w:t>
      </w:r>
      <w:r>
        <w:rPr>
          <w:i/>
        </w:rPr>
        <w:t xml:space="preserve"> (</w:t>
      </w:r>
      <w:proofErr w:type="spellStart"/>
      <w:r>
        <w:rPr>
          <w:i/>
        </w:rPr>
        <w:t>NR_Pos</w:t>
      </w:r>
      <w:proofErr w:type="spellEnd"/>
      <w:r>
        <w:rPr>
          <w:i/>
        </w:rPr>
        <w:t>-Core), Release 16</w:t>
      </w:r>
      <w:bookmarkEnd w:id="7"/>
    </w:p>
    <w:p w14:paraId="0EA53564" w14:textId="035C25A5" w:rsidR="00011D5C" w:rsidRPr="00CD4C7B" w:rsidRDefault="00011D5C" w:rsidP="00A2779A">
      <w:pPr>
        <w:numPr>
          <w:ilvl w:val="0"/>
          <w:numId w:val="10"/>
        </w:numPr>
        <w:overflowPunct w:val="0"/>
        <w:autoSpaceDE w:val="0"/>
        <w:autoSpaceDN w:val="0"/>
        <w:adjustRightInd w:val="0"/>
        <w:textAlignment w:val="baseline"/>
      </w:pPr>
      <w:bookmarkStart w:id="8" w:name="_Ref1057137"/>
      <w:bookmarkStart w:id="9" w:name="_Ref4694847"/>
      <w:r>
        <w:t xml:space="preserve">TS </w:t>
      </w:r>
      <w:r w:rsidR="005460C8">
        <w:t>36</w:t>
      </w:r>
      <w:r>
        <w:t>.</w:t>
      </w:r>
      <w:r w:rsidR="005460C8">
        <w:t>305</w:t>
      </w:r>
      <w:r>
        <w:t xml:space="preserve">, </w:t>
      </w:r>
      <w:bookmarkEnd w:id="8"/>
      <w:r w:rsidR="005460C8" w:rsidRPr="005460C8">
        <w:rPr>
          <w:i/>
        </w:rPr>
        <w:t>Stage 2 functional specification of User Equipment (UE) positioning in E-UTRAN</w:t>
      </w:r>
      <w:bookmarkEnd w:id="9"/>
    </w:p>
    <w:p w14:paraId="4A295B6B" w14:textId="77777777" w:rsidR="00E960A2" w:rsidRPr="00841715" w:rsidRDefault="00E960A2" w:rsidP="00213BEE"/>
    <w:sectPr w:rsidR="00E960A2" w:rsidRPr="008417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DFB66" w14:textId="77777777" w:rsidR="00E53293" w:rsidRDefault="00E53293">
      <w:r>
        <w:separator/>
      </w:r>
    </w:p>
  </w:endnote>
  <w:endnote w:type="continuationSeparator" w:id="0">
    <w:p w14:paraId="6DB773C2" w14:textId="77777777" w:rsidR="00E53293" w:rsidRDefault="00E5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D5C75" w14:textId="77777777" w:rsidR="00E53293" w:rsidRDefault="00E53293">
      <w:r>
        <w:separator/>
      </w:r>
    </w:p>
  </w:footnote>
  <w:footnote w:type="continuationSeparator" w:id="0">
    <w:p w14:paraId="71785F83" w14:textId="77777777" w:rsidR="00E53293" w:rsidRDefault="00E53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905BD"/>
    <w:multiLevelType w:val="hybridMultilevel"/>
    <w:tmpl w:val="A930211C"/>
    <w:lvl w:ilvl="0" w:tplc="0776A280">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5"/>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D5C"/>
    <w:rsid w:val="00033397"/>
    <w:rsid w:val="00040095"/>
    <w:rsid w:val="000679DF"/>
    <w:rsid w:val="00073C9C"/>
    <w:rsid w:val="00080512"/>
    <w:rsid w:val="00082F7E"/>
    <w:rsid w:val="00090468"/>
    <w:rsid w:val="000A3D50"/>
    <w:rsid w:val="000B6739"/>
    <w:rsid w:val="000B7BCF"/>
    <w:rsid w:val="000C522B"/>
    <w:rsid w:val="000D58AB"/>
    <w:rsid w:val="00112F1A"/>
    <w:rsid w:val="0013050E"/>
    <w:rsid w:val="00145075"/>
    <w:rsid w:val="001741A0"/>
    <w:rsid w:val="00175FA0"/>
    <w:rsid w:val="00194CD0"/>
    <w:rsid w:val="001B49C9"/>
    <w:rsid w:val="001C4F79"/>
    <w:rsid w:val="001E062A"/>
    <w:rsid w:val="001E0C61"/>
    <w:rsid w:val="001F00BA"/>
    <w:rsid w:val="001F168B"/>
    <w:rsid w:val="001F7831"/>
    <w:rsid w:val="00204045"/>
    <w:rsid w:val="002041D3"/>
    <w:rsid w:val="0020712B"/>
    <w:rsid w:val="00213BEE"/>
    <w:rsid w:val="0022606D"/>
    <w:rsid w:val="00231728"/>
    <w:rsid w:val="00253975"/>
    <w:rsid w:val="002610D8"/>
    <w:rsid w:val="002747EC"/>
    <w:rsid w:val="002855BF"/>
    <w:rsid w:val="00285834"/>
    <w:rsid w:val="002C1D4B"/>
    <w:rsid w:val="002F0D22"/>
    <w:rsid w:val="003172DC"/>
    <w:rsid w:val="00325AE3"/>
    <w:rsid w:val="00326069"/>
    <w:rsid w:val="0035462D"/>
    <w:rsid w:val="00364B41"/>
    <w:rsid w:val="00383096"/>
    <w:rsid w:val="00385B7D"/>
    <w:rsid w:val="00395173"/>
    <w:rsid w:val="00397B3E"/>
    <w:rsid w:val="003A41EF"/>
    <w:rsid w:val="003B40AD"/>
    <w:rsid w:val="003C3EC3"/>
    <w:rsid w:val="003C4E37"/>
    <w:rsid w:val="003E16BE"/>
    <w:rsid w:val="003F4E28"/>
    <w:rsid w:val="004006E8"/>
    <w:rsid w:val="00401855"/>
    <w:rsid w:val="0045390D"/>
    <w:rsid w:val="00465010"/>
    <w:rsid w:val="00465587"/>
    <w:rsid w:val="00472AA2"/>
    <w:rsid w:val="00477455"/>
    <w:rsid w:val="004816F1"/>
    <w:rsid w:val="00493D07"/>
    <w:rsid w:val="004950B9"/>
    <w:rsid w:val="004A1F7B"/>
    <w:rsid w:val="004A40C8"/>
    <w:rsid w:val="004B514B"/>
    <w:rsid w:val="004C44D2"/>
    <w:rsid w:val="004D3578"/>
    <w:rsid w:val="004D380D"/>
    <w:rsid w:val="004D53AC"/>
    <w:rsid w:val="004E1CD7"/>
    <w:rsid w:val="004E213A"/>
    <w:rsid w:val="00503171"/>
    <w:rsid w:val="005031C4"/>
    <w:rsid w:val="00506C28"/>
    <w:rsid w:val="005155B9"/>
    <w:rsid w:val="005161CC"/>
    <w:rsid w:val="005310CA"/>
    <w:rsid w:val="00534DA0"/>
    <w:rsid w:val="00543E6C"/>
    <w:rsid w:val="005443AE"/>
    <w:rsid w:val="005460C8"/>
    <w:rsid w:val="00562F01"/>
    <w:rsid w:val="00565087"/>
    <w:rsid w:val="0056573F"/>
    <w:rsid w:val="00590603"/>
    <w:rsid w:val="00590D81"/>
    <w:rsid w:val="005B3DAC"/>
    <w:rsid w:val="005C105E"/>
    <w:rsid w:val="00610664"/>
    <w:rsid w:val="00611566"/>
    <w:rsid w:val="00630F3D"/>
    <w:rsid w:val="00646D99"/>
    <w:rsid w:val="00656910"/>
    <w:rsid w:val="006C66D8"/>
    <w:rsid w:val="006D1E24"/>
    <w:rsid w:val="006E1417"/>
    <w:rsid w:val="006F6A2C"/>
    <w:rsid w:val="00710201"/>
    <w:rsid w:val="0072073A"/>
    <w:rsid w:val="00720F7E"/>
    <w:rsid w:val="007319D5"/>
    <w:rsid w:val="007342B5"/>
    <w:rsid w:val="00734A5B"/>
    <w:rsid w:val="00744E76"/>
    <w:rsid w:val="00751DD5"/>
    <w:rsid w:val="00757D40"/>
    <w:rsid w:val="00777A44"/>
    <w:rsid w:val="00781F0F"/>
    <w:rsid w:val="0078727C"/>
    <w:rsid w:val="0079049D"/>
    <w:rsid w:val="007914F1"/>
    <w:rsid w:val="00793DC5"/>
    <w:rsid w:val="007953FB"/>
    <w:rsid w:val="007B18D8"/>
    <w:rsid w:val="007B7537"/>
    <w:rsid w:val="007C095F"/>
    <w:rsid w:val="007C2DD0"/>
    <w:rsid w:val="007C57B5"/>
    <w:rsid w:val="007D49BC"/>
    <w:rsid w:val="0080062A"/>
    <w:rsid w:val="008028A4"/>
    <w:rsid w:val="00811C6D"/>
    <w:rsid w:val="00813245"/>
    <w:rsid w:val="00816823"/>
    <w:rsid w:val="008170CD"/>
    <w:rsid w:val="00820CBB"/>
    <w:rsid w:val="00841715"/>
    <w:rsid w:val="008768CA"/>
    <w:rsid w:val="00877EF9"/>
    <w:rsid w:val="00880559"/>
    <w:rsid w:val="008A11AD"/>
    <w:rsid w:val="008B5306"/>
    <w:rsid w:val="008D2E4D"/>
    <w:rsid w:val="008F396F"/>
    <w:rsid w:val="0090271F"/>
    <w:rsid w:val="00902DB9"/>
    <w:rsid w:val="0090466A"/>
    <w:rsid w:val="00936071"/>
    <w:rsid w:val="00940212"/>
    <w:rsid w:val="00942EC2"/>
    <w:rsid w:val="009470F1"/>
    <w:rsid w:val="0095413B"/>
    <w:rsid w:val="00961B32"/>
    <w:rsid w:val="009624C8"/>
    <w:rsid w:val="00962509"/>
    <w:rsid w:val="00970DB3"/>
    <w:rsid w:val="00973526"/>
    <w:rsid w:val="00974BB0"/>
    <w:rsid w:val="00976C7D"/>
    <w:rsid w:val="009A0AF3"/>
    <w:rsid w:val="009B07CD"/>
    <w:rsid w:val="009C19E9"/>
    <w:rsid w:val="009C6E14"/>
    <w:rsid w:val="009D74A6"/>
    <w:rsid w:val="009F2F4B"/>
    <w:rsid w:val="009F366C"/>
    <w:rsid w:val="009F3681"/>
    <w:rsid w:val="00A10F02"/>
    <w:rsid w:val="00A13A29"/>
    <w:rsid w:val="00A204CA"/>
    <w:rsid w:val="00A209D6"/>
    <w:rsid w:val="00A53724"/>
    <w:rsid w:val="00A54B2B"/>
    <w:rsid w:val="00A62FE6"/>
    <w:rsid w:val="00A82346"/>
    <w:rsid w:val="00A84BE5"/>
    <w:rsid w:val="00A9671C"/>
    <w:rsid w:val="00A9702B"/>
    <w:rsid w:val="00AA1553"/>
    <w:rsid w:val="00AE6DB3"/>
    <w:rsid w:val="00B05380"/>
    <w:rsid w:val="00B05962"/>
    <w:rsid w:val="00B06F7E"/>
    <w:rsid w:val="00B1430F"/>
    <w:rsid w:val="00B15449"/>
    <w:rsid w:val="00B262CB"/>
    <w:rsid w:val="00B27303"/>
    <w:rsid w:val="00B31C6F"/>
    <w:rsid w:val="00B43049"/>
    <w:rsid w:val="00B47FD1"/>
    <w:rsid w:val="00B516BB"/>
    <w:rsid w:val="00B64E1E"/>
    <w:rsid w:val="00B84DB2"/>
    <w:rsid w:val="00B960C9"/>
    <w:rsid w:val="00BC3555"/>
    <w:rsid w:val="00BE6ADD"/>
    <w:rsid w:val="00C063BC"/>
    <w:rsid w:val="00C12B51"/>
    <w:rsid w:val="00C163B5"/>
    <w:rsid w:val="00C24650"/>
    <w:rsid w:val="00C25465"/>
    <w:rsid w:val="00C33079"/>
    <w:rsid w:val="00C55D14"/>
    <w:rsid w:val="00C67FBB"/>
    <w:rsid w:val="00C83A13"/>
    <w:rsid w:val="00C9068C"/>
    <w:rsid w:val="00C92967"/>
    <w:rsid w:val="00CA3D0C"/>
    <w:rsid w:val="00CA654B"/>
    <w:rsid w:val="00CB72B8"/>
    <w:rsid w:val="00CD4C7B"/>
    <w:rsid w:val="00CF67CE"/>
    <w:rsid w:val="00CF745A"/>
    <w:rsid w:val="00D30B75"/>
    <w:rsid w:val="00D33BE3"/>
    <w:rsid w:val="00D3792D"/>
    <w:rsid w:val="00D55E47"/>
    <w:rsid w:val="00D62E19"/>
    <w:rsid w:val="00D67CD1"/>
    <w:rsid w:val="00D738D6"/>
    <w:rsid w:val="00D80795"/>
    <w:rsid w:val="00D854BE"/>
    <w:rsid w:val="00D87E00"/>
    <w:rsid w:val="00D9134D"/>
    <w:rsid w:val="00D92EE9"/>
    <w:rsid w:val="00D96D11"/>
    <w:rsid w:val="00DA7A03"/>
    <w:rsid w:val="00DB0DB8"/>
    <w:rsid w:val="00DB1818"/>
    <w:rsid w:val="00DB6180"/>
    <w:rsid w:val="00DC309B"/>
    <w:rsid w:val="00DC4DA2"/>
    <w:rsid w:val="00DE5CA1"/>
    <w:rsid w:val="00E46C08"/>
    <w:rsid w:val="00E471CF"/>
    <w:rsid w:val="00E53293"/>
    <w:rsid w:val="00E62835"/>
    <w:rsid w:val="00E64D75"/>
    <w:rsid w:val="00E77645"/>
    <w:rsid w:val="00E83697"/>
    <w:rsid w:val="00E857C3"/>
    <w:rsid w:val="00E93A4F"/>
    <w:rsid w:val="00E960A2"/>
    <w:rsid w:val="00EA01DF"/>
    <w:rsid w:val="00EA2775"/>
    <w:rsid w:val="00EA66C9"/>
    <w:rsid w:val="00EC4A25"/>
    <w:rsid w:val="00F025A2"/>
    <w:rsid w:val="00F07388"/>
    <w:rsid w:val="00F2026E"/>
    <w:rsid w:val="00F20768"/>
    <w:rsid w:val="00F21085"/>
    <w:rsid w:val="00F2210A"/>
    <w:rsid w:val="00F253B2"/>
    <w:rsid w:val="00F35D5B"/>
    <w:rsid w:val="00F37743"/>
    <w:rsid w:val="00F54A3D"/>
    <w:rsid w:val="00F54CB0"/>
    <w:rsid w:val="00F653B8"/>
    <w:rsid w:val="00F70BCB"/>
    <w:rsid w:val="00F71B89"/>
    <w:rsid w:val="00F7353C"/>
    <w:rsid w:val="00F76F8F"/>
    <w:rsid w:val="00F941DF"/>
    <w:rsid w:val="00FA1266"/>
    <w:rsid w:val="00FB36FA"/>
    <w:rsid w:val="00FC1192"/>
    <w:rsid w:val="00FE251B"/>
    <w:rsid w:val="00FE5B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3GPPAgreements">
    <w:name w:val="3GPP Agreements"/>
    <w:basedOn w:val="Normal"/>
    <w:qFormat/>
    <w:rsid w:val="00A9702B"/>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table" w:styleId="TableGrid">
    <w:name w:val="Table Grid"/>
    <w:basedOn w:val="TableNormal"/>
    <w:rsid w:val="00E64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11D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357</TotalTime>
  <Pages>1</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109</cp:revision>
  <dcterms:created xsi:type="dcterms:W3CDTF">2016-08-12T03:53:00Z</dcterms:created>
  <dcterms:modified xsi:type="dcterms:W3CDTF">2019-05-03T01:14:00Z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